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CF8" w:rsidRPr="00935BCC" w:rsidRDefault="00944CF8" w:rsidP="006636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35BCC">
        <w:rPr>
          <w:rFonts w:ascii="Times New Roman" w:hAnsi="Times New Roman"/>
          <w:sz w:val="24"/>
          <w:szCs w:val="24"/>
        </w:rPr>
        <w:t xml:space="preserve">Приложение к постановлению </w:t>
      </w:r>
    </w:p>
    <w:p w:rsidR="00944CF8" w:rsidRPr="00935BCC" w:rsidRDefault="00944CF8" w:rsidP="006636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35BCC">
        <w:rPr>
          <w:rFonts w:ascii="Times New Roman" w:hAnsi="Times New Roman"/>
          <w:sz w:val="24"/>
          <w:szCs w:val="24"/>
        </w:rPr>
        <w:t>Администрации города Ржева</w:t>
      </w:r>
    </w:p>
    <w:p w:rsidR="00944CF8" w:rsidRPr="00935BCC" w:rsidRDefault="00944CF8" w:rsidP="006636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35BCC">
        <w:rPr>
          <w:rFonts w:ascii="Times New Roman" w:hAnsi="Times New Roman"/>
          <w:sz w:val="24"/>
          <w:szCs w:val="24"/>
        </w:rPr>
        <w:t>Тверской области</w:t>
      </w:r>
    </w:p>
    <w:p w:rsidR="00944CF8" w:rsidRPr="00935BCC" w:rsidRDefault="00944CF8" w:rsidP="006636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35BCC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 xml:space="preserve">28.05.2020 </w:t>
      </w:r>
      <w:r w:rsidRPr="00935BCC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457</w:t>
      </w:r>
    </w:p>
    <w:p w:rsidR="00944CF8" w:rsidRDefault="00944CF8" w:rsidP="0066363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4CF8" w:rsidRPr="002E16B8" w:rsidRDefault="00944CF8" w:rsidP="0066363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 w:rsidRPr="002E16B8">
        <w:rPr>
          <w:rFonts w:ascii="Times New Roman" w:hAnsi="Times New Roman"/>
        </w:rPr>
        <w:t xml:space="preserve">Приложение к постановлению </w:t>
      </w:r>
    </w:p>
    <w:p w:rsidR="00944CF8" w:rsidRPr="002E16B8" w:rsidRDefault="00944CF8" w:rsidP="00663630">
      <w:pPr>
        <w:spacing w:after="0" w:line="240" w:lineRule="auto"/>
        <w:jc w:val="right"/>
        <w:rPr>
          <w:rFonts w:ascii="Times New Roman" w:hAnsi="Times New Roman"/>
        </w:rPr>
      </w:pPr>
      <w:r w:rsidRPr="002E16B8">
        <w:rPr>
          <w:rFonts w:ascii="Times New Roman" w:hAnsi="Times New Roman"/>
        </w:rPr>
        <w:t>Администрации города Ржева</w:t>
      </w:r>
    </w:p>
    <w:p w:rsidR="00944CF8" w:rsidRPr="002E16B8" w:rsidRDefault="00944CF8" w:rsidP="00663630">
      <w:pPr>
        <w:spacing w:after="0" w:line="240" w:lineRule="auto"/>
        <w:jc w:val="right"/>
        <w:rPr>
          <w:rFonts w:ascii="Times New Roman" w:hAnsi="Times New Roman"/>
        </w:rPr>
      </w:pPr>
      <w:r w:rsidRPr="002E16B8">
        <w:rPr>
          <w:rFonts w:ascii="Times New Roman" w:hAnsi="Times New Roman"/>
        </w:rPr>
        <w:t>Тверской области</w:t>
      </w:r>
    </w:p>
    <w:p w:rsidR="00944CF8" w:rsidRDefault="00944CF8" w:rsidP="00663630">
      <w:pPr>
        <w:jc w:val="right"/>
      </w:pPr>
      <w:r w:rsidRPr="002E16B8">
        <w:rPr>
          <w:rFonts w:ascii="Times New Roman" w:hAnsi="Times New Roman"/>
        </w:rPr>
        <w:t>от 02.06.2016 № 516/1</w:t>
      </w:r>
    </w:p>
    <w:tbl>
      <w:tblPr>
        <w:tblW w:w="16036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512"/>
        <w:gridCol w:w="1702"/>
        <w:gridCol w:w="2002"/>
        <w:gridCol w:w="1980"/>
        <w:gridCol w:w="668"/>
        <w:gridCol w:w="1440"/>
        <w:gridCol w:w="1436"/>
        <w:gridCol w:w="1084"/>
        <w:gridCol w:w="1312"/>
        <w:gridCol w:w="1020"/>
        <w:gridCol w:w="2371"/>
        <w:gridCol w:w="29"/>
      </w:tblGrid>
      <w:tr w:rsidR="00944CF8" w:rsidRPr="00686F94" w:rsidTr="00931058">
        <w:tc>
          <w:tcPr>
            <w:tcW w:w="1603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44CF8" w:rsidRPr="00686F94" w:rsidRDefault="00944CF8" w:rsidP="00931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6F94">
              <w:rPr>
                <w:rFonts w:ascii="Times New Roman" w:hAnsi="Times New Roman"/>
                <w:sz w:val="28"/>
                <w:szCs w:val="28"/>
              </w:rPr>
              <w:t>Реестр муниципальных маршрутов ре</w:t>
            </w:r>
            <w:r>
              <w:rPr>
                <w:rFonts w:ascii="Times New Roman" w:hAnsi="Times New Roman"/>
                <w:sz w:val="28"/>
                <w:szCs w:val="28"/>
              </w:rPr>
              <w:t>гулярных перевозок города Ржева</w:t>
            </w:r>
          </w:p>
        </w:tc>
      </w:tr>
      <w:tr w:rsidR="00944CF8" w:rsidRPr="00686F94" w:rsidTr="00931058">
        <w:trPr>
          <w:gridAfter w:val="1"/>
          <w:wAfter w:w="29" w:type="dxa"/>
          <w:cantSplit/>
          <w:trHeight w:val="2562"/>
        </w:trPr>
        <w:tc>
          <w:tcPr>
            <w:tcW w:w="480" w:type="dxa"/>
            <w:textDirection w:val="btLr"/>
          </w:tcPr>
          <w:p w:rsidR="00944CF8" w:rsidRPr="00686F94" w:rsidRDefault="00944CF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Регистрационный номер маршрута регулярных перевозок </w:t>
            </w:r>
          </w:p>
        </w:tc>
        <w:tc>
          <w:tcPr>
            <w:tcW w:w="512" w:type="dxa"/>
            <w:textDirection w:val="btLr"/>
          </w:tcPr>
          <w:p w:rsidR="00944CF8" w:rsidRPr="00686F94" w:rsidRDefault="00944CF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Порядковый номер маршрута регулярных перевозок</w:t>
            </w:r>
          </w:p>
        </w:tc>
        <w:tc>
          <w:tcPr>
            <w:tcW w:w="1702" w:type="dxa"/>
            <w:textDirection w:val="btLr"/>
          </w:tcPr>
          <w:p w:rsidR="00944CF8" w:rsidRPr="00686F94" w:rsidRDefault="00944CF8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Наименование маршрута регулярных перевозок в виде наименований начального остановочного пункта и конечного остановочного пункта по маршруту регулярных перевозок</w:t>
            </w:r>
          </w:p>
        </w:tc>
        <w:tc>
          <w:tcPr>
            <w:tcW w:w="2002" w:type="dxa"/>
            <w:textDirection w:val="btLr"/>
          </w:tcPr>
          <w:p w:rsidR="00944CF8" w:rsidRPr="00686F94" w:rsidRDefault="00944CF8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7"/>
                <w:szCs w:val="17"/>
                <w:lang w:eastAsia="ru-RU"/>
              </w:rPr>
              <w:t xml:space="preserve">Наименование промежуточных остановочных пунктов по маршруту регулярных перевозок </w:t>
            </w:r>
          </w:p>
        </w:tc>
        <w:tc>
          <w:tcPr>
            <w:tcW w:w="1980" w:type="dxa"/>
            <w:textDirection w:val="btLr"/>
          </w:tcPr>
          <w:p w:rsidR="00944CF8" w:rsidRPr="00686F94" w:rsidRDefault="00944CF8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Наименование улиц, автомобильных дорог, по  которым предполагается движение транспортных средств между остановочными пунктами по маршруту регулярных перевозок</w:t>
            </w:r>
          </w:p>
        </w:tc>
        <w:tc>
          <w:tcPr>
            <w:tcW w:w="668" w:type="dxa"/>
            <w:textDirection w:val="btLr"/>
          </w:tcPr>
          <w:p w:rsidR="00944CF8" w:rsidRPr="00686F94" w:rsidRDefault="00944CF8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Протяженность маршрута регулярных перевозок (прямое направление и обратное направление), км</w:t>
            </w:r>
          </w:p>
        </w:tc>
        <w:tc>
          <w:tcPr>
            <w:tcW w:w="1440" w:type="dxa"/>
            <w:textDirection w:val="btLr"/>
          </w:tcPr>
          <w:p w:rsidR="00944CF8" w:rsidRPr="00686F94" w:rsidRDefault="00944CF8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Порядок посадки и высадки пассажиров</w:t>
            </w:r>
          </w:p>
        </w:tc>
        <w:tc>
          <w:tcPr>
            <w:tcW w:w="1436" w:type="dxa"/>
            <w:textDirection w:val="btLr"/>
          </w:tcPr>
          <w:p w:rsidR="00944CF8" w:rsidRPr="00686F94" w:rsidRDefault="00944CF8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Вид регулярных перевозок</w:t>
            </w:r>
          </w:p>
        </w:tc>
        <w:tc>
          <w:tcPr>
            <w:tcW w:w="1084" w:type="dxa"/>
            <w:textDirection w:val="btLr"/>
          </w:tcPr>
          <w:p w:rsidR="00944CF8" w:rsidRPr="00686F94" w:rsidRDefault="00944CF8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Виды транспортных средств и классы транспортных средств, которые используются для перевозок по маршруту регулярных перевозок, максимальное количество транспортных средств каждого класса, единиц.</w:t>
            </w:r>
          </w:p>
        </w:tc>
        <w:tc>
          <w:tcPr>
            <w:tcW w:w="1312" w:type="dxa"/>
            <w:textDirection w:val="btLr"/>
          </w:tcPr>
          <w:p w:rsidR="00944CF8" w:rsidRPr="00686F94" w:rsidRDefault="00944CF8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Экологические характеристики транспортных средств, которые используются для перевозок по маршруту регулярных перевозок</w:t>
            </w:r>
          </w:p>
        </w:tc>
        <w:tc>
          <w:tcPr>
            <w:tcW w:w="1020" w:type="dxa"/>
            <w:textDirection w:val="btLr"/>
          </w:tcPr>
          <w:p w:rsidR="00944CF8" w:rsidRPr="00686F94" w:rsidRDefault="00944CF8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Дата начала осуществления регулярных перевозок</w:t>
            </w:r>
          </w:p>
        </w:tc>
        <w:tc>
          <w:tcPr>
            <w:tcW w:w="2371" w:type="dxa"/>
            <w:textDirection w:val="btLr"/>
          </w:tcPr>
          <w:p w:rsidR="00944CF8" w:rsidRPr="00686F94" w:rsidRDefault="00944CF8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Наименование, место нахождения юридического лица, фамилия, имя и, если имеется, отчество индивидуального предпринимателя  (в том числе участников договора простого товарищества), осуществляющих перевозки по маршруту регулярных перевозок</w:t>
            </w:r>
          </w:p>
        </w:tc>
      </w:tr>
      <w:tr w:rsidR="00944CF8" w:rsidRPr="00686F94" w:rsidTr="0032673B">
        <w:trPr>
          <w:gridAfter w:val="1"/>
          <w:wAfter w:w="29" w:type="dxa"/>
          <w:trHeight w:val="64"/>
        </w:trPr>
        <w:tc>
          <w:tcPr>
            <w:tcW w:w="480" w:type="dxa"/>
            <w:vAlign w:val="center"/>
          </w:tcPr>
          <w:p w:rsidR="00944CF8" w:rsidRPr="00587727" w:rsidRDefault="00944CF8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58772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512" w:type="dxa"/>
            <w:vAlign w:val="center"/>
          </w:tcPr>
          <w:p w:rsidR="00944CF8" w:rsidRPr="00587727" w:rsidRDefault="00944CF8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58772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2" w:type="dxa"/>
            <w:vAlign w:val="center"/>
          </w:tcPr>
          <w:p w:rsidR="00944CF8" w:rsidRPr="00587727" w:rsidRDefault="00944CF8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58772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002" w:type="dxa"/>
            <w:vAlign w:val="center"/>
          </w:tcPr>
          <w:p w:rsidR="00944CF8" w:rsidRPr="00587727" w:rsidRDefault="00944CF8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58772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1980" w:type="dxa"/>
            <w:vAlign w:val="center"/>
          </w:tcPr>
          <w:p w:rsidR="00944CF8" w:rsidRPr="00587727" w:rsidRDefault="00944CF8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58772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668" w:type="dxa"/>
            <w:vAlign w:val="center"/>
          </w:tcPr>
          <w:p w:rsidR="00944CF8" w:rsidRPr="00587727" w:rsidRDefault="00944CF8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58772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0" w:type="dxa"/>
            <w:vAlign w:val="center"/>
          </w:tcPr>
          <w:p w:rsidR="00944CF8" w:rsidRPr="00587727" w:rsidRDefault="00944CF8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58772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1436" w:type="dxa"/>
            <w:vAlign w:val="center"/>
          </w:tcPr>
          <w:p w:rsidR="00944CF8" w:rsidRPr="00587727" w:rsidRDefault="00944CF8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58772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1084" w:type="dxa"/>
            <w:vAlign w:val="center"/>
          </w:tcPr>
          <w:p w:rsidR="00944CF8" w:rsidRPr="00587727" w:rsidRDefault="00944CF8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58772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9</w:t>
            </w:r>
          </w:p>
        </w:tc>
        <w:tc>
          <w:tcPr>
            <w:tcW w:w="1312" w:type="dxa"/>
            <w:vAlign w:val="center"/>
          </w:tcPr>
          <w:p w:rsidR="00944CF8" w:rsidRPr="00587727" w:rsidRDefault="00944CF8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58772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20" w:type="dxa"/>
            <w:vAlign w:val="center"/>
          </w:tcPr>
          <w:p w:rsidR="00944CF8" w:rsidRPr="00587727" w:rsidRDefault="00944CF8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58772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11</w:t>
            </w:r>
          </w:p>
        </w:tc>
        <w:tc>
          <w:tcPr>
            <w:tcW w:w="2371" w:type="dxa"/>
            <w:vAlign w:val="center"/>
          </w:tcPr>
          <w:p w:rsidR="00944CF8" w:rsidRPr="00587727" w:rsidRDefault="00944CF8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58772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12</w:t>
            </w:r>
          </w:p>
        </w:tc>
      </w:tr>
      <w:tr w:rsidR="00944CF8" w:rsidRPr="00686F94" w:rsidTr="00931058">
        <w:trPr>
          <w:gridAfter w:val="1"/>
          <w:wAfter w:w="29" w:type="dxa"/>
          <w:trHeight w:val="1654"/>
        </w:trPr>
        <w:tc>
          <w:tcPr>
            <w:tcW w:w="480" w:type="dxa"/>
          </w:tcPr>
          <w:p w:rsidR="00944CF8" w:rsidRPr="00686F94" w:rsidRDefault="00944CF8" w:rsidP="009310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512" w:type="dxa"/>
          </w:tcPr>
          <w:p w:rsidR="00944CF8" w:rsidRDefault="00944CF8" w:rsidP="0093105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944CF8" w:rsidRPr="00755B0A" w:rsidRDefault="00944CF8" w:rsidP="0093105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755B0A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702" w:type="dxa"/>
          </w:tcPr>
          <w:p w:rsidR="00944CF8" w:rsidRPr="00F072A7" w:rsidRDefault="00944CF8" w:rsidP="00F072A7">
            <w:pPr>
              <w:pStyle w:val="NormalWeb"/>
              <w:spacing w:after="0"/>
              <w:jc w:val="center"/>
              <w:rPr>
                <w:b/>
                <w:sz w:val="20"/>
                <w:szCs w:val="20"/>
              </w:rPr>
            </w:pPr>
            <w:r w:rsidRPr="003745A6">
              <w:rPr>
                <w:b/>
                <w:sz w:val="20"/>
                <w:szCs w:val="20"/>
              </w:rPr>
              <w:t xml:space="preserve">Мебельный к-т </w:t>
            </w:r>
            <w:r>
              <w:rPr>
                <w:b/>
                <w:sz w:val="20"/>
                <w:szCs w:val="20"/>
              </w:rPr>
              <w:t>–</w:t>
            </w:r>
            <w:r w:rsidRPr="003745A6">
              <w:rPr>
                <w:b/>
                <w:sz w:val="20"/>
                <w:szCs w:val="20"/>
              </w:rPr>
              <w:t xml:space="preserve"> Ржев-2</w:t>
            </w:r>
          </w:p>
          <w:p w:rsidR="00944CF8" w:rsidRPr="00686F94" w:rsidRDefault="00944CF8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944CF8" w:rsidRPr="00686F94" w:rsidRDefault="00944CF8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944CF8" w:rsidRPr="00686F94" w:rsidRDefault="00944CF8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944CF8" w:rsidRPr="00686F94" w:rsidRDefault="00944CF8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944CF8" w:rsidRPr="00686F94" w:rsidRDefault="00944CF8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944CF8" w:rsidRPr="00686F94" w:rsidRDefault="00944CF8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944CF8" w:rsidRPr="00686F94" w:rsidRDefault="00944CF8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02" w:type="dxa"/>
          </w:tcPr>
          <w:p w:rsidR="00944CF8" w:rsidRPr="00F072A7" w:rsidRDefault="00944CF8" w:rsidP="005C6F25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F072A7">
              <w:rPr>
                <w:sz w:val="18"/>
                <w:szCs w:val="18"/>
              </w:rPr>
              <w:t>Ржев-2</w:t>
            </w:r>
          </w:p>
          <w:p w:rsidR="00944CF8" w:rsidRPr="00F072A7" w:rsidRDefault="00944CF8" w:rsidP="005C6F25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F072A7">
              <w:rPr>
                <w:sz w:val="18"/>
                <w:szCs w:val="18"/>
              </w:rPr>
              <w:t>Мира</w:t>
            </w:r>
          </w:p>
          <w:p w:rsidR="00944CF8" w:rsidRPr="00F072A7" w:rsidRDefault="00944CF8" w:rsidP="005C6F25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F072A7">
              <w:rPr>
                <w:sz w:val="18"/>
                <w:szCs w:val="18"/>
              </w:rPr>
              <w:t>М.Горького</w:t>
            </w:r>
          </w:p>
          <w:p w:rsidR="00944CF8" w:rsidRPr="00F072A7" w:rsidRDefault="00944CF8" w:rsidP="005C6F25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F072A7">
              <w:rPr>
                <w:sz w:val="18"/>
                <w:szCs w:val="18"/>
              </w:rPr>
              <w:t>Калинина</w:t>
            </w:r>
          </w:p>
          <w:p w:rsidR="00944CF8" w:rsidRPr="00F072A7" w:rsidRDefault="00944CF8" w:rsidP="005C6F25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F072A7">
              <w:rPr>
                <w:sz w:val="18"/>
                <w:szCs w:val="18"/>
              </w:rPr>
              <w:t>Партизанская</w:t>
            </w:r>
          </w:p>
          <w:p w:rsidR="00944CF8" w:rsidRPr="00F072A7" w:rsidRDefault="00944CF8" w:rsidP="005C6F25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F072A7">
              <w:rPr>
                <w:sz w:val="18"/>
                <w:szCs w:val="18"/>
              </w:rPr>
              <w:t>Ленина</w:t>
            </w:r>
          </w:p>
          <w:p w:rsidR="00944CF8" w:rsidRPr="00F072A7" w:rsidRDefault="00944CF8" w:rsidP="005C6F25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F072A7">
              <w:rPr>
                <w:sz w:val="18"/>
                <w:szCs w:val="18"/>
              </w:rPr>
              <w:t>Калининские дома</w:t>
            </w:r>
          </w:p>
          <w:p w:rsidR="00944CF8" w:rsidRPr="00F072A7" w:rsidRDefault="00944CF8" w:rsidP="005C6F25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F072A7">
              <w:rPr>
                <w:sz w:val="18"/>
                <w:szCs w:val="18"/>
              </w:rPr>
              <w:t>Клуб РМЗ</w:t>
            </w:r>
          </w:p>
          <w:p w:rsidR="00944CF8" w:rsidRPr="00F072A7" w:rsidRDefault="00944CF8" w:rsidP="005C6F25">
            <w:pPr>
              <w:pStyle w:val="NormalWeb"/>
              <w:spacing w:before="0" w:beforeAutospacing="0" w:after="0"/>
              <w:jc w:val="center"/>
              <w:rPr>
                <w:color w:val="000000"/>
                <w:sz w:val="18"/>
                <w:szCs w:val="18"/>
              </w:rPr>
            </w:pPr>
            <w:r w:rsidRPr="00F072A7">
              <w:rPr>
                <w:sz w:val="18"/>
                <w:szCs w:val="18"/>
              </w:rPr>
              <w:t>Ржев-1</w:t>
            </w:r>
          </w:p>
        </w:tc>
        <w:tc>
          <w:tcPr>
            <w:tcW w:w="1980" w:type="dxa"/>
          </w:tcPr>
          <w:p w:rsidR="00944CF8" w:rsidRPr="00F072A7" w:rsidRDefault="00944CF8" w:rsidP="005C6F25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F072A7">
              <w:rPr>
                <w:sz w:val="18"/>
                <w:szCs w:val="18"/>
              </w:rPr>
              <w:t>Вокзальная пл.</w:t>
            </w:r>
          </w:p>
          <w:p w:rsidR="00944CF8" w:rsidRPr="00F072A7" w:rsidRDefault="00944CF8" w:rsidP="005C6F25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F072A7">
              <w:rPr>
                <w:sz w:val="18"/>
                <w:szCs w:val="18"/>
              </w:rPr>
              <w:t>ул. Мира</w:t>
            </w:r>
          </w:p>
          <w:p w:rsidR="00944CF8" w:rsidRPr="00F072A7" w:rsidRDefault="00944CF8" w:rsidP="005C6F25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F072A7">
              <w:rPr>
                <w:sz w:val="18"/>
                <w:szCs w:val="18"/>
              </w:rPr>
              <w:t>пл.Мира</w:t>
            </w:r>
          </w:p>
          <w:p w:rsidR="00944CF8" w:rsidRPr="00F072A7" w:rsidRDefault="00944CF8" w:rsidP="005C6F25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F072A7">
              <w:rPr>
                <w:sz w:val="18"/>
                <w:szCs w:val="18"/>
              </w:rPr>
              <w:t>ул.Б.Спасская</w:t>
            </w:r>
          </w:p>
          <w:p w:rsidR="00944CF8" w:rsidRPr="00F072A7" w:rsidRDefault="00944CF8" w:rsidP="005C6F25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F072A7">
              <w:rPr>
                <w:sz w:val="18"/>
                <w:szCs w:val="18"/>
              </w:rPr>
              <w:t>ул.Ленина</w:t>
            </w:r>
          </w:p>
          <w:p w:rsidR="00944CF8" w:rsidRPr="00F072A7" w:rsidRDefault="00944CF8" w:rsidP="005C6F25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F072A7">
              <w:rPr>
                <w:sz w:val="18"/>
                <w:szCs w:val="18"/>
              </w:rPr>
              <w:t>ул.Ленинградское шоссе</w:t>
            </w:r>
          </w:p>
          <w:p w:rsidR="00944CF8" w:rsidRPr="00F072A7" w:rsidRDefault="00944CF8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  <w:vAlign w:val="center"/>
          </w:tcPr>
          <w:p w:rsidR="00944CF8" w:rsidRPr="00F072A7" w:rsidRDefault="00944CF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72A7">
              <w:rPr>
                <w:rFonts w:ascii="Times New Roman" w:hAnsi="Times New Roman"/>
                <w:color w:val="000000"/>
                <w:sz w:val="18"/>
                <w:szCs w:val="18"/>
              </w:rPr>
              <w:t>8,1</w:t>
            </w:r>
          </w:p>
        </w:tc>
        <w:tc>
          <w:tcPr>
            <w:tcW w:w="1440" w:type="dxa"/>
          </w:tcPr>
          <w:p w:rsidR="00944CF8" w:rsidRPr="00F072A7" w:rsidRDefault="00944CF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072A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6" w:type="dxa"/>
          </w:tcPr>
          <w:p w:rsidR="00944CF8" w:rsidRPr="00F072A7" w:rsidRDefault="00944CF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072A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4" w:type="dxa"/>
          </w:tcPr>
          <w:p w:rsidR="00944CF8" w:rsidRPr="00F072A7" w:rsidRDefault="00944CF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2" w:type="dxa"/>
          </w:tcPr>
          <w:p w:rsidR="00944CF8" w:rsidRPr="00F072A7" w:rsidRDefault="00944CF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072A7">
              <w:rPr>
                <w:rFonts w:ascii="Times New Roman" w:hAnsi="Times New Roman"/>
                <w:color w:val="000000"/>
                <w:sz w:val="18"/>
                <w:szCs w:val="18"/>
              </w:rPr>
              <w:t>Не установлены</w:t>
            </w:r>
          </w:p>
        </w:tc>
        <w:tc>
          <w:tcPr>
            <w:tcW w:w="1020" w:type="dxa"/>
          </w:tcPr>
          <w:p w:rsidR="00944CF8" w:rsidRPr="00F072A7" w:rsidRDefault="00944CF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072A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I полугодие 2016</w:t>
            </w:r>
          </w:p>
        </w:tc>
        <w:tc>
          <w:tcPr>
            <w:tcW w:w="2371" w:type="dxa"/>
          </w:tcPr>
          <w:p w:rsidR="00944CF8" w:rsidRPr="00F072A7" w:rsidRDefault="00944CF8" w:rsidP="00663630">
            <w:pPr>
              <w:spacing w:after="0" w:line="240" w:lineRule="auto"/>
              <w:ind w:left="103" w:hanging="103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072A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 Обабко Ю. А., Селижаровский пр-д, д.4, кв.89</w:t>
            </w:r>
          </w:p>
          <w:p w:rsidR="00944CF8" w:rsidRPr="00F072A7" w:rsidRDefault="00944CF8" w:rsidP="00663630">
            <w:pPr>
              <w:spacing w:after="0" w:line="240" w:lineRule="auto"/>
              <w:ind w:left="103" w:hanging="103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072A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 Некрасов Ю.В., Селижаровский пр-д, д.6, кв.35</w:t>
            </w:r>
          </w:p>
          <w:p w:rsidR="00944CF8" w:rsidRPr="00F072A7" w:rsidRDefault="00944CF8" w:rsidP="00663630">
            <w:pPr>
              <w:spacing w:after="0" w:line="240" w:lineRule="auto"/>
              <w:ind w:left="103" w:hanging="103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072A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- Иванов Ю.В., </w:t>
            </w:r>
          </w:p>
          <w:p w:rsidR="00944CF8" w:rsidRPr="00F072A7" w:rsidRDefault="00944CF8" w:rsidP="00F072A7">
            <w:pPr>
              <w:spacing w:after="0" w:line="240" w:lineRule="auto"/>
              <w:ind w:left="103" w:hanging="103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072A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 2-й Севастопольский переулок, д.7</w:t>
            </w:r>
          </w:p>
        </w:tc>
      </w:tr>
      <w:tr w:rsidR="00944CF8" w:rsidRPr="00686F94" w:rsidTr="00931058">
        <w:trPr>
          <w:gridAfter w:val="1"/>
          <w:wAfter w:w="29" w:type="dxa"/>
          <w:trHeight w:val="998"/>
        </w:trPr>
        <w:tc>
          <w:tcPr>
            <w:tcW w:w="480" w:type="dxa"/>
            <w:vAlign w:val="center"/>
          </w:tcPr>
          <w:p w:rsidR="00944CF8" w:rsidRPr="00931058" w:rsidRDefault="00944CF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vAlign w:val="center"/>
          </w:tcPr>
          <w:p w:rsidR="00944CF8" w:rsidRPr="00755B0A" w:rsidRDefault="00944CF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Align w:val="center"/>
          </w:tcPr>
          <w:p w:rsidR="00944CF8" w:rsidRPr="00686F94" w:rsidRDefault="00944CF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02" w:type="dxa"/>
          </w:tcPr>
          <w:p w:rsidR="00944CF8" w:rsidRPr="00F072A7" w:rsidRDefault="00944CF8" w:rsidP="007D5EEA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F072A7">
              <w:rPr>
                <w:sz w:val="18"/>
                <w:szCs w:val="18"/>
              </w:rPr>
              <w:t>Завод РМЗ</w:t>
            </w:r>
          </w:p>
          <w:p w:rsidR="00944CF8" w:rsidRPr="00F072A7" w:rsidRDefault="00944CF8" w:rsidP="007D5EEA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F072A7">
              <w:rPr>
                <w:sz w:val="18"/>
                <w:szCs w:val="18"/>
              </w:rPr>
              <w:t>Магазин «Светофор»</w:t>
            </w:r>
          </w:p>
          <w:p w:rsidR="00944CF8" w:rsidRPr="00F072A7" w:rsidRDefault="00944CF8" w:rsidP="007D5EEA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F072A7">
              <w:rPr>
                <w:sz w:val="18"/>
                <w:szCs w:val="18"/>
              </w:rPr>
              <w:t>Магазин</w:t>
            </w:r>
          </w:p>
          <w:p w:rsidR="00944CF8" w:rsidRPr="00F072A7" w:rsidRDefault="00944CF8" w:rsidP="007D5EEA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F072A7">
              <w:rPr>
                <w:sz w:val="18"/>
                <w:szCs w:val="18"/>
              </w:rPr>
              <w:t>Кирпичный</w:t>
            </w:r>
          </w:p>
          <w:p w:rsidR="00944CF8" w:rsidRPr="00F072A7" w:rsidRDefault="00944CF8" w:rsidP="007D5EEA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F072A7">
              <w:rPr>
                <w:sz w:val="18"/>
                <w:szCs w:val="18"/>
              </w:rPr>
              <w:t>Точка</w:t>
            </w:r>
          </w:p>
          <w:p w:rsidR="00944CF8" w:rsidRPr="00F072A7" w:rsidRDefault="00944CF8" w:rsidP="007D5EEA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F072A7">
              <w:rPr>
                <w:sz w:val="18"/>
                <w:szCs w:val="18"/>
              </w:rPr>
              <w:t>Мебельный комбинат</w:t>
            </w:r>
          </w:p>
          <w:p w:rsidR="00944CF8" w:rsidRPr="00F072A7" w:rsidRDefault="00944CF8" w:rsidP="007D5E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</w:tcPr>
          <w:p w:rsidR="00944CF8" w:rsidRPr="00F072A7" w:rsidRDefault="00944CF8" w:rsidP="007D5E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72A7">
              <w:rPr>
                <w:rFonts w:ascii="Times New Roman" w:hAnsi="Times New Roman"/>
                <w:color w:val="000000"/>
                <w:sz w:val="18"/>
                <w:szCs w:val="18"/>
              </w:rPr>
              <w:t>Осташковское шоссе</w:t>
            </w:r>
          </w:p>
          <w:p w:rsidR="00944CF8" w:rsidRPr="00F072A7" w:rsidRDefault="00944CF8" w:rsidP="007D5E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72A7">
              <w:rPr>
                <w:rFonts w:ascii="Times New Roman" w:hAnsi="Times New Roman"/>
                <w:color w:val="000000"/>
                <w:sz w:val="18"/>
                <w:szCs w:val="18"/>
              </w:rPr>
              <w:t>Осташковский проезд</w:t>
            </w:r>
          </w:p>
          <w:p w:rsidR="00944CF8" w:rsidRPr="00F072A7" w:rsidRDefault="00944CF8" w:rsidP="007D5E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72A7">
              <w:rPr>
                <w:rFonts w:ascii="Times New Roman" w:hAnsi="Times New Roman"/>
                <w:color w:val="000000"/>
                <w:sz w:val="18"/>
                <w:szCs w:val="18"/>
              </w:rPr>
              <w:t>ул.Центральная</w:t>
            </w:r>
          </w:p>
        </w:tc>
        <w:tc>
          <w:tcPr>
            <w:tcW w:w="668" w:type="dxa"/>
            <w:vAlign w:val="center"/>
          </w:tcPr>
          <w:p w:rsidR="00944CF8" w:rsidRPr="00F072A7" w:rsidRDefault="00944CF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944CF8" w:rsidRPr="00F072A7" w:rsidRDefault="00944CF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vAlign w:val="center"/>
          </w:tcPr>
          <w:p w:rsidR="00944CF8" w:rsidRPr="00F072A7" w:rsidRDefault="00944CF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944CF8" w:rsidRPr="00F072A7" w:rsidRDefault="00944CF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vAlign w:val="center"/>
          </w:tcPr>
          <w:p w:rsidR="00944CF8" w:rsidRPr="00F072A7" w:rsidRDefault="00944CF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 w:rsidR="00944CF8" w:rsidRPr="00F072A7" w:rsidRDefault="00944CF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371" w:type="dxa"/>
            <w:vAlign w:val="center"/>
          </w:tcPr>
          <w:p w:rsidR="00944CF8" w:rsidRPr="00F072A7" w:rsidRDefault="00944CF8" w:rsidP="00663630">
            <w:pPr>
              <w:spacing w:after="0" w:line="240" w:lineRule="auto"/>
              <w:ind w:left="103" w:hanging="103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072A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 Данильянц И. В., ул.Щорса, д.16</w:t>
            </w:r>
          </w:p>
          <w:p w:rsidR="00944CF8" w:rsidRPr="00F072A7" w:rsidRDefault="00944CF8" w:rsidP="00663630">
            <w:pPr>
              <w:spacing w:after="0" w:line="240" w:lineRule="auto"/>
              <w:ind w:left="103" w:hanging="103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072A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 Патрикеев А.В., ул.Первомайская, д.41, кв.10</w:t>
            </w:r>
          </w:p>
          <w:p w:rsidR="00944CF8" w:rsidRPr="00F072A7" w:rsidRDefault="00944CF8" w:rsidP="00663630">
            <w:pPr>
              <w:spacing w:after="0" w:line="240" w:lineRule="auto"/>
              <w:ind w:left="103" w:hanging="103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072A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 Соловьев А.В., ул.Кирова, д.6/95, кв.2</w:t>
            </w:r>
          </w:p>
          <w:p w:rsidR="00944CF8" w:rsidRPr="00F072A7" w:rsidRDefault="00944CF8" w:rsidP="00931058">
            <w:pPr>
              <w:spacing w:after="0" w:line="240" w:lineRule="auto"/>
              <w:ind w:left="103" w:right="-137" w:hanging="103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072A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 МУП «Автотранс»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г.</w:t>
            </w:r>
            <w:r w:rsidRPr="00F072A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Ржева </w:t>
            </w:r>
            <w:hyperlink r:id="rId7" w:history="1">
              <w:r w:rsidRPr="00F072A7">
                <w:rPr>
                  <w:rStyle w:val="Hyperlink"/>
                  <w:rFonts w:ascii="Times New Roman" w:hAnsi="Times New Roman"/>
                  <w:iCs/>
                  <w:color w:val="000000"/>
                  <w:sz w:val="18"/>
                  <w:szCs w:val="18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</w:tbl>
    <w:p w:rsidR="00944CF8" w:rsidRDefault="00944CF8"/>
    <w:tbl>
      <w:tblPr>
        <w:tblW w:w="1600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512"/>
        <w:gridCol w:w="1702"/>
        <w:gridCol w:w="2002"/>
        <w:gridCol w:w="1980"/>
        <w:gridCol w:w="668"/>
        <w:gridCol w:w="1440"/>
        <w:gridCol w:w="1436"/>
        <w:gridCol w:w="1084"/>
        <w:gridCol w:w="1312"/>
        <w:gridCol w:w="1020"/>
        <w:gridCol w:w="2371"/>
      </w:tblGrid>
      <w:tr w:rsidR="00944CF8" w:rsidRPr="00686F94" w:rsidTr="002E6446">
        <w:trPr>
          <w:trHeight w:val="84"/>
        </w:trPr>
        <w:tc>
          <w:tcPr>
            <w:tcW w:w="480" w:type="dxa"/>
          </w:tcPr>
          <w:p w:rsidR="00944CF8" w:rsidRPr="002E6446" w:rsidRDefault="00944CF8" w:rsidP="002E644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2E6446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" w:type="dxa"/>
          </w:tcPr>
          <w:p w:rsidR="00944CF8" w:rsidRPr="002E6446" w:rsidRDefault="00944CF8" w:rsidP="002E644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2E6446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02" w:type="dxa"/>
          </w:tcPr>
          <w:p w:rsidR="00944CF8" w:rsidRPr="002E6446" w:rsidRDefault="00944CF8" w:rsidP="002E6446">
            <w:pPr>
              <w:pStyle w:val="NormalWeb"/>
              <w:spacing w:before="0" w:beforeAutospacing="0" w:after="0"/>
              <w:jc w:val="center"/>
              <w:rPr>
                <w:b/>
                <w:sz w:val="16"/>
                <w:szCs w:val="16"/>
              </w:rPr>
            </w:pPr>
            <w:r w:rsidRPr="002E64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2002" w:type="dxa"/>
          </w:tcPr>
          <w:p w:rsidR="00944CF8" w:rsidRPr="002E6446" w:rsidRDefault="00944CF8" w:rsidP="002E6446">
            <w:pPr>
              <w:pStyle w:val="NormalWeb"/>
              <w:spacing w:before="0" w:beforeAutospacing="0" w:after="0"/>
              <w:jc w:val="center"/>
              <w:rPr>
                <w:b/>
                <w:sz w:val="16"/>
                <w:szCs w:val="16"/>
              </w:rPr>
            </w:pPr>
            <w:r w:rsidRPr="002E644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980" w:type="dxa"/>
          </w:tcPr>
          <w:p w:rsidR="00944CF8" w:rsidRPr="002E6446" w:rsidRDefault="00944CF8" w:rsidP="002E6446">
            <w:pPr>
              <w:pStyle w:val="NormalWeb"/>
              <w:spacing w:before="0" w:beforeAutospacing="0" w:after="0"/>
              <w:jc w:val="center"/>
              <w:rPr>
                <w:b/>
                <w:sz w:val="16"/>
                <w:szCs w:val="16"/>
              </w:rPr>
            </w:pPr>
            <w:r w:rsidRPr="002E6446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668" w:type="dxa"/>
          </w:tcPr>
          <w:p w:rsidR="00944CF8" w:rsidRPr="002E6446" w:rsidRDefault="00944CF8" w:rsidP="002E6446">
            <w:pPr>
              <w:pStyle w:val="NormalWeb"/>
              <w:spacing w:before="0" w:beforeAutospacing="0" w:after="0" w:line="165" w:lineRule="atLeast"/>
              <w:jc w:val="center"/>
              <w:rPr>
                <w:b/>
                <w:sz w:val="16"/>
                <w:szCs w:val="16"/>
              </w:rPr>
            </w:pPr>
            <w:r w:rsidRPr="002E6446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440" w:type="dxa"/>
          </w:tcPr>
          <w:p w:rsidR="00944CF8" w:rsidRPr="002E6446" w:rsidRDefault="00944CF8" w:rsidP="002E644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2E6446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36" w:type="dxa"/>
          </w:tcPr>
          <w:p w:rsidR="00944CF8" w:rsidRPr="002E6446" w:rsidRDefault="00944CF8" w:rsidP="002E644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2E6446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84" w:type="dxa"/>
          </w:tcPr>
          <w:p w:rsidR="00944CF8" w:rsidRPr="002E6446" w:rsidRDefault="00944CF8" w:rsidP="002E644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2E6446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312" w:type="dxa"/>
          </w:tcPr>
          <w:p w:rsidR="00944CF8" w:rsidRPr="002E6446" w:rsidRDefault="00944CF8" w:rsidP="002E644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2E644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20" w:type="dxa"/>
          </w:tcPr>
          <w:p w:rsidR="00944CF8" w:rsidRPr="002E6446" w:rsidRDefault="00944CF8" w:rsidP="002E644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2E6446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371" w:type="dxa"/>
          </w:tcPr>
          <w:p w:rsidR="00944CF8" w:rsidRPr="002E6446" w:rsidRDefault="00944CF8" w:rsidP="002E6446">
            <w:pPr>
              <w:spacing w:after="0" w:line="240" w:lineRule="auto"/>
              <w:ind w:left="103" w:hanging="103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2E6446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944CF8" w:rsidRPr="00686F94" w:rsidTr="002E6446">
        <w:trPr>
          <w:trHeight w:val="998"/>
        </w:trPr>
        <w:tc>
          <w:tcPr>
            <w:tcW w:w="480" w:type="dxa"/>
          </w:tcPr>
          <w:p w:rsidR="00944CF8" w:rsidRPr="00931058" w:rsidRDefault="00944CF8" w:rsidP="006E1A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1058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512" w:type="dxa"/>
          </w:tcPr>
          <w:p w:rsidR="00944CF8" w:rsidRDefault="00944CF8" w:rsidP="006E1A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44CF8" w:rsidRPr="00755B0A" w:rsidRDefault="00944CF8" w:rsidP="006E1A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55B0A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2" w:type="dxa"/>
          </w:tcPr>
          <w:p w:rsidR="00944CF8" w:rsidRPr="00F072A7" w:rsidRDefault="00944CF8" w:rsidP="006E1AF4">
            <w:pPr>
              <w:pStyle w:val="NormalWeb"/>
              <w:spacing w:before="0" w:beforeAutospacing="0" w:after="0"/>
              <w:jc w:val="center"/>
              <w:rPr>
                <w:b/>
                <w:sz w:val="20"/>
                <w:szCs w:val="20"/>
              </w:rPr>
            </w:pPr>
            <w:r w:rsidRPr="00F072A7">
              <w:rPr>
                <w:b/>
                <w:sz w:val="20"/>
                <w:szCs w:val="20"/>
              </w:rPr>
              <w:t>Хорошево –</w:t>
            </w:r>
          </w:p>
          <w:p w:rsidR="00944CF8" w:rsidRPr="00F072A7" w:rsidRDefault="00944CF8" w:rsidP="006E1AF4">
            <w:pPr>
              <w:pStyle w:val="NormalWeb"/>
              <w:spacing w:before="0" w:beforeAutospacing="0" w:after="0"/>
              <w:jc w:val="center"/>
              <w:rPr>
                <w:sz w:val="20"/>
                <w:szCs w:val="20"/>
              </w:rPr>
            </w:pPr>
            <w:r w:rsidRPr="00F072A7">
              <w:rPr>
                <w:b/>
                <w:sz w:val="20"/>
                <w:szCs w:val="20"/>
              </w:rPr>
              <w:t>Старые Краны</w:t>
            </w:r>
          </w:p>
        </w:tc>
        <w:tc>
          <w:tcPr>
            <w:tcW w:w="2002" w:type="dxa"/>
          </w:tcPr>
          <w:p w:rsidR="00944CF8" w:rsidRPr="00701D33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701D33">
              <w:rPr>
                <w:sz w:val="18"/>
                <w:szCs w:val="18"/>
              </w:rPr>
              <w:t>Старые краны</w:t>
            </w:r>
          </w:p>
          <w:p w:rsidR="00944CF8" w:rsidRPr="00701D33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701D33">
              <w:rPr>
                <w:sz w:val="18"/>
                <w:szCs w:val="18"/>
              </w:rPr>
              <w:t>Больница</w:t>
            </w:r>
          </w:p>
          <w:p w:rsidR="00944CF8" w:rsidRPr="00701D33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701D33">
              <w:rPr>
                <w:sz w:val="18"/>
                <w:szCs w:val="18"/>
              </w:rPr>
              <w:t>Пионерская</w:t>
            </w:r>
          </w:p>
          <w:p w:rsidR="00944CF8" w:rsidRPr="00701D33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701D33">
              <w:rPr>
                <w:sz w:val="18"/>
                <w:szCs w:val="18"/>
              </w:rPr>
              <w:t>Республиканская</w:t>
            </w:r>
          </w:p>
          <w:p w:rsidR="00944CF8" w:rsidRPr="00701D33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701D33">
              <w:rPr>
                <w:sz w:val="18"/>
                <w:szCs w:val="18"/>
              </w:rPr>
              <w:t>Садовая</w:t>
            </w:r>
          </w:p>
          <w:p w:rsidR="00944CF8" w:rsidRPr="00701D33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701D33">
              <w:rPr>
                <w:sz w:val="18"/>
                <w:szCs w:val="18"/>
              </w:rPr>
              <w:t>Алексеева</w:t>
            </w:r>
          </w:p>
          <w:p w:rsidR="00944CF8" w:rsidRPr="00701D33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701D33">
              <w:rPr>
                <w:sz w:val="18"/>
                <w:szCs w:val="18"/>
              </w:rPr>
              <w:t>Ленина</w:t>
            </w:r>
          </w:p>
          <w:p w:rsidR="00944CF8" w:rsidRPr="00701D33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701D33">
              <w:rPr>
                <w:sz w:val="18"/>
                <w:szCs w:val="18"/>
              </w:rPr>
              <w:t>Советская площадь</w:t>
            </w:r>
          </w:p>
          <w:p w:rsidR="00944CF8" w:rsidRPr="00701D33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701D33">
              <w:rPr>
                <w:sz w:val="18"/>
                <w:szCs w:val="18"/>
              </w:rPr>
              <w:t>Гостиница «Ржев»</w:t>
            </w:r>
          </w:p>
          <w:p w:rsidR="00944CF8" w:rsidRPr="00701D33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701D33">
              <w:rPr>
                <w:sz w:val="18"/>
                <w:szCs w:val="18"/>
              </w:rPr>
              <w:t>Партизанская</w:t>
            </w:r>
          </w:p>
          <w:p w:rsidR="00944CF8" w:rsidRPr="00701D33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701D33">
              <w:rPr>
                <w:sz w:val="18"/>
                <w:szCs w:val="18"/>
              </w:rPr>
              <w:t>Калинина</w:t>
            </w:r>
          </w:p>
          <w:p w:rsidR="00944CF8" w:rsidRPr="00701D33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701D33">
              <w:rPr>
                <w:sz w:val="18"/>
                <w:szCs w:val="18"/>
              </w:rPr>
              <w:t>Гоголя</w:t>
            </w:r>
          </w:p>
          <w:p w:rsidR="00944CF8" w:rsidRPr="00701D33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701D33">
              <w:rPr>
                <w:sz w:val="18"/>
                <w:szCs w:val="18"/>
              </w:rPr>
              <w:t>Казанская</w:t>
            </w:r>
          </w:p>
          <w:p w:rsidR="00944CF8" w:rsidRPr="00701D33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701D33">
              <w:rPr>
                <w:sz w:val="18"/>
                <w:szCs w:val="18"/>
              </w:rPr>
              <w:t>Школа № 3</w:t>
            </w:r>
          </w:p>
          <w:p w:rsidR="00944CF8" w:rsidRPr="00701D33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701D33">
              <w:rPr>
                <w:sz w:val="18"/>
                <w:szCs w:val="18"/>
              </w:rPr>
              <w:t>Торопецкий тракт</w:t>
            </w:r>
          </w:p>
          <w:p w:rsidR="00944CF8" w:rsidRPr="00701D33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701D33">
              <w:rPr>
                <w:sz w:val="18"/>
                <w:szCs w:val="18"/>
              </w:rPr>
              <w:t>Чернышевского</w:t>
            </w:r>
          </w:p>
          <w:p w:rsidR="00944CF8" w:rsidRPr="00CF1507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CF1507">
              <w:rPr>
                <w:sz w:val="18"/>
                <w:szCs w:val="18"/>
              </w:rPr>
              <w:t>Агроколледж</w:t>
            </w:r>
          </w:p>
          <w:p w:rsidR="00944CF8" w:rsidRDefault="00944CF8" w:rsidP="00B53B52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CF1507">
              <w:rPr>
                <w:sz w:val="18"/>
                <w:szCs w:val="18"/>
              </w:rPr>
              <w:t>Хорошево</w:t>
            </w:r>
          </w:p>
          <w:p w:rsidR="00944CF8" w:rsidRDefault="00944CF8" w:rsidP="00B53B52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</w:p>
          <w:p w:rsidR="00944CF8" w:rsidRDefault="00944CF8" w:rsidP="00B53B52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</w:p>
          <w:p w:rsidR="00944CF8" w:rsidRDefault="00944CF8" w:rsidP="00B53B52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</w:p>
          <w:p w:rsidR="00944CF8" w:rsidRDefault="00944CF8" w:rsidP="00B53B52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</w:p>
          <w:p w:rsidR="00944CF8" w:rsidRPr="00CF1507" w:rsidRDefault="00944CF8" w:rsidP="00B53B52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</w:tcPr>
          <w:p w:rsidR="00944CF8" w:rsidRPr="00701D33" w:rsidRDefault="00944CF8" w:rsidP="006E1AF4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701D33">
              <w:rPr>
                <w:sz w:val="18"/>
                <w:szCs w:val="18"/>
              </w:rPr>
              <w:t>Старые краны</w:t>
            </w:r>
          </w:p>
          <w:p w:rsidR="00944CF8" w:rsidRPr="00701D33" w:rsidRDefault="00944CF8" w:rsidP="006E1AF4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701D33">
              <w:rPr>
                <w:sz w:val="18"/>
                <w:szCs w:val="18"/>
              </w:rPr>
              <w:t>ул. Заводское шоссе</w:t>
            </w:r>
          </w:p>
          <w:p w:rsidR="00944CF8" w:rsidRPr="00701D33" w:rsidRDefault="00944CF8" w:rsidP="006E1AF4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701D33">
              <w:rPr>
                <w:sz w:val="18"/>
                <w:szCs w:val="18"/>
              </w:rPr>
              <w:t>ул. Садовая</w:t>
            </w:r>
          </w:p>
          <w:p w:rsidR="00944CF8" w:rsidRPr="00701D33" w:rsidRDefault="00944CF8" w:rsidP="006E1AF4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701D33">
              <w:rPr>
                <w:sz w:val="18"/>
                <w:szCs w:val="18"/>
              </w:rPr>
              <w:t>ул. Краностроителей</w:t>
            </w:r>
          </w:p>
          <w:p w:rsidR="00944CF8" w:rsidRPr="00701D33" w:rsidRDefault="00944CF8" w:rsidP="006E1AF4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701D33">
              <w:rPr>
                <w:sz w:val="18"/>
                <w:szCs w:val="18"/>
              </w:rPr>
              <w:t>ул.Разина</w:t>
            </w:r>
          </w:p>
          <w:p w:rsidR="00944CF8" w:rsidRPr="00701D33" w:rsidRDefault="00944CF8" w:rsidP="006E1AF4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701D33">
              <w:rPr>
                <w:sz w:val="18"/>
                <w:szCs w:val="18"/>
              </w:rPr>
              <w:t>ул.Ленина</w:t>
            </w:r>
          </w:p>
          <w:p w:rsidR="00944CF8" w:rsidRPr="00701D33" w:rsidRDefault="00944CF8" w:rsidP="006E1AF4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701D33">
              <w:rPr>
                <w:sz w:val="18"/>
                <w:szCs w:val="18"/>
              </w:rPr>
              <w:t>Советская площадь</w:t>
            </w:r>
          </w:p>
          <w:p w:rsidR="00944CF8" w:rsidRPr="00701D33" w:rsidRDefault="00944CF8" w:rsidP="006E1AF4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701D33">
              <w:rPr>
                <w:sz w:val="18"/>
                <w:szCs w:val="18"/>
              </w:rPr>
              <w:t>ул. Б.Спасская</w:t>
            </w:r>
          </w:p>
          <w:p w:rsidR="00944CF8" w:rsidRPr="00701D33" w:rsidRDefault="00944CF8" w:rsidP="006E1AF4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701D33">
              <w:rPr>
                <w:sz w:val="18"/>
                <w:szCs w:val="18"/>
              </w:rPr>
              <w:t>ул. Калинина</w:t>
            </w:r>
          </w:p>
          <w:p w:rsidR="00944CF8" w:rsidRPr="00701D33" w:rsidRDefault="00944CF8" w:rsidP="006E1AF4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701D33">
              <w:rPr>
                <w:sz w:val="18"/>
                <w:szCs w:val="18"/>
              </w:rPr>
              <w:t>Торопецкий тракт</w:t>
            </w:r>
          </w:p>
          <w:p w:rsidR="00944CF8" w:rsidRPr="00701D33" w:rsidRDefault="00944CF8" w:rsidP="006E1AF4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701D33">
              <w:rPr>
                <w:sz w:val="18"/>
                <w:szCs w:val="18"/>
              </w:rPr>
              <w:t>Хорошево</w:t>
            </w:r>
          </w:p>
          <w:p w:rsidR="00944CF8" w:rsidRPr="00701D33" w:rsidRDefault="00944CF8" w:rsidP="006E1AF4">
            <w:pPr>
              <w:pStyle w:val="NormalWeb"/>
              <w:spacing w:before="0" w:beforeAutospacing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</w:tcPr>
          <w:p w:rsidR="00944CF8" w:rsidRPr="00701D33" w:rsidRDefault="00944CF8" w:rsidP="006E1AF4">
            <w:pPr>
              <w:pStyle w:val="NormalWeb"/>
              <w:spacing w:line="165" w:lineRule="atLeast"/>
              <w:jc w:val="center"/>
              <w:rPr>
                <w:sz w:val="18"/>
                <w:szCs w:val="18"/>
              </w:rPr>
            </w:pPr>
            <w:r w:rsidRPr="00701D33">
              <w:rPr>
                <w:sz w:val="18"/>
                <w:szCs w:val="18"/>
              </w:rPr>
              <w:t>7,8/8,2</w:t>
            </w:r>
          </w:p>
        </w:tc>
        <w:tc>
          <w:tcPr>
            <w:tcW w:w="1440" w:type="dxa"/>
          </w:tcPr>
          <w:p w:rsidR="00944CF8" w:rsidRPr="00701D33" w:rsidRDefault="00944CF8" w:rsidP="006E1A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01D3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6" w:type="dxa"/>
          </w:tcPr>
          <w:p w:rsidR="00944CF8" w:rsidRPr="00701D33" w:rsidRDefault="00944CF8" w:rsidP="006E1A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01D3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4" w:type="dxa"/>
          </w:tcPr>
          <w:p w:rsidR="00944CF8" w:rsidRPr="00701D33" w:rsidRDefault="00944CF8" w:rsidP="006E1A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2" w:type="dxa"/>
          </w:tcPr>
          <w:p w:rsidR="00944CF8" w:rsidRPr="00701D33" w:rsidRDefault="00944CF8" w:rsidP="006E1A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01D33">
              <w:rPr>
                <w:rFonts w:ascii="Times New Roman" w:hAnsi="Times New Roman"/>
                <w:color w:val="000000"/>
                <w:sz w:val="18"/>
                <w:szCs w:val="18"/>
              </w:rPr>
              <w:t>Не установлены</w:t>
            </w:r>
          </w:p>
        </w:tc>
        <w:tc>
          <w:tcPr>
            <w:tcW w:w="1020" w:type="dxa"/>
          </w:tcPr>
          <w:p w:rsidR="00944CF8" w:rsidRPr="00701D33" w:rsidRDefault="00944CF8" w:rsidP="006E1A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01D3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I полугодие 2016</w:t>
            </w:r>
          </w:p>
        </w:tc>
        <w:tc>
          <w:tcPr>
            <w:tcW w:w="2371" w:type="dxa"/>
          </w:tcPr>
          <w:p w:rsidR="00944CF8" w:rsidRPr="00701D33" w:rsidRDefault="00944CF8" w:rsidP="006E1AF4">
            <w:pPr>
              <w:spacing w:after="0" w:line="240" w:lineRule="auto"/>
              <w:ind w:left="103" w:hanging="103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01D3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 ОбабкоЮ. А., Селижаровский пр-д, д.4, кв.89</w:t>
            </w:r>
          </w:p>
          <w:p w:rsidR="00944CF8" w:rsidRPr="00701D33" w:rsidRDefault="00944CF8" w:rsidP="006E1AF4">
            <w:pPr>
              <w:spacing w:after="0" w:line="240" w:lineRule="auto"/>
              <w:ind w:left="103" w:right="-164" w:hanging="103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01D3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- Смирнов С.В., ул.Декабристов, д.55А </w:t>
            </w:r>
          </w:p>
          <w:p w:rsidR="00944CF8" w:rsidRPr="00701D33" w:rsidRDefault="00944CF8" w:rsidP="006E1AF4">
            <w:pPr>
              <w:spacing w:after="0" w:line="240" w:lineRule="auto"/>
              <w:ind w:left="103" w:hanging="103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01D3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 МУП «Автотранс» г. Ржева</w:t>
            </w:r>
          </w:p>
          <w:p w:rsidR="00944CF8" w:rsidRPr="00701D33" w:rsidRDefault="00944CF8" w:rsidP="006E1AF4">
            <w:pPr>
              <w:spacing w:after="0" w:line="240" w:lineRule="auto"/>
              <w:ind w:left="103" w:hanging="103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01D33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hyperlink r:id="rId8" w:history="1">
              <w:r w:rsidRPr="00701D33">
                <w:rPr>
                  <w:rStyle w:val="Hyperlink"/>
                  <w:rFonts w:ascii="Times New Roman" w:hAnsi="Times New Roman"/>
                  <w:iCs/>
                  <w:color w:val="000000"/>
                  <w:sz w:val="18"/>
                  <w:szCs w:val="18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944CF8" w:rsidRPr="00686F94" w:rsidTr="002E6446">
        <w:trPr>
          <w:trHeight w:val="998"/>
        </w:trPr>
        <w:tc>
          <w:tcPr>
            <w:tcW w:w="480" w:type="dxa"/>
          </w:tcPr>
          <w:p w:rsidR="00944CF8" w:rsidRPr="00931058" w:rsidRDefault="00944CF8" w:rsidP="007471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1058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512" w:type="dxa"/>
          </w:tcPr>
          <w:p w:rsidR="00944CF8" w:rsidRDefault="00944CF8" w:rsidP="007471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44CF8" w:rsidRPr="00755B0A" w:rsidRDefault="00944CF8" w:rsidP="007471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55B0A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2А</w:t>
            </w:r>
          </w:p>
        </w:tc>
        <w:tc>
          <w:tcPr>
            <w:tcW w:w="1702" w:type="dxa"/>
          </w:tcPr>
          <w:p w:rsidR="00944CF8" w:rsidRPr="00F072A7" w:rsidRDefault="00944CF8" w:rsidP="007471AB">
            <w:pPr>
              <w:pStyle w:val="NormalWeb"/>
              <w:spacing w:before="0" w:beforeAutospacing="0" w:after="0"/>
              <w:jc w:val="center"/>
              <w:rPr>
                <w:b/>
                <w:sz w:val="20"/>
                <w:szCs w:val="20"/>
              </w:rPr>
            </w:pPr>
            <w:r w:rsidRPr="00F072A7">
              <w:rPr>
                <w:b/>
                <w:sz w:val="20"/>
                <w:szCs w:val="20"/>
              </w:rPr>
              <w:t>Льнозавод –</w:t>
            </w:r>
          </w:p>
          <w:p w:rsidR="00944CF8" w:rsidRPr="00F072A7" w:rsidRDefault="00944CF8" w:rsidP="007471AB">
            <w:pPr>
              <w:pStyle w:val="NormalWeb"/>
              <w:spacing w:before="0" w:beforeAutospacing="0" w:after="0"/>
              <w:jc w:val="center"/>
              <w:rPr>
                <w:sz w:val="20"/>
                <w:szCs w:val="20"/>
              </w:rPr>
            </w:pPr>
            <w:r w:rsidRPr="00F072A7">
              <w:rPr>
                <w:b/>
                <w:sz w:val="20"/>
                <w:szCs w:val="20"/>
              </w:rPr>
              <w:t>Старые краны</w:t>
            </w:r>
          </w:p>
        </w:tc>
        <w:tc>
          <w:tcPr>
            <w:tcW w:w="2002" w:type="dxa"/>
          </w:tcPr>
          <w:p w:rsidR="00944CF8" w:rsidRPr="00CF1507" w:rsidRDefault="00944CF8" w:rsidP="007471AB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CF1507">
              <w:rPr>
                <w:sz w:val="18"/>
                <w:szCs w:val="18"/>
              </w:rPr>
              <w:t>Старые краны</w:t>
            </w:r>
          </w:p>
          <w:p w:rsidR="00944CF8" w:rsidRPr="00CF1507" w:rsidRDefault="00944CF8" w:rsidP="007471AB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CF1507">
              <w:rPr>
                <w:sz w:val="18"/>
                <w:szCs w:val="18"/>
              </w:rPr>
              <w:t>Больница</w:t>
            </w:r>
          </w:p>
          <w:p w:rsidR="00944CF8" w:rsidRPr="00CF1507" w:rsidRDefault="00944CF8" w:rsidP="007471AB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CF1507">
              <w:rPr>
                <w:sz w:val="18"/>
                <w:szCs w:val="18"/>
              </w:rPr>
              <w:t>Пионерская</w:t>
            </w:r>
          </w:p>
          <w:p w:rsidR="00944CF8" w:rsidRPr="00CF1507" w:rsidRDefault="00944CF8" w:rsidP="007471AB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CF1507">
              <w:rPr>
                <w:sz w:val="18"/>
                <w:szCs w:val="18"/>
              </w:rPr>
              <w:t>Республиканская</w:t>
            </w:r>
          </w:p>
          <w:p w:rsidR="00944CF8" w:rsidRPr="00CF1507" w:rsidRDefault="00944CF8" w:rsidP="007471AB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CF1507">
              <w:rPr>
                <w:sz w:val="18"/>
                <w:szCs w:val="18"/>
              </w:rPr>
              <w:t>Садовая</w:t>
            </w:r>
          </w:p>
          <w:p w:rsidR="00944CF8" w:rsidRPr="00CF1507" w:rsidRDefault="00944CF8" w:rsidP="007471AB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CF1507">
              <w:rPr>
                <w:sz w:val="18"/>
                <w:szCs w:val="18"/>
              </w:rPr>
              <w:t>Алексеева</w:t>
            </w:r>
          </w:p>
          <w:p w:rsidR="00944CF8" w:rsidRPr="00CF1507" w:rsidRDefault="00944CF8" w:rsidP="007471AB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CF1507">
              <w:rPr>
                <w:sz w:val="18"/>
                <w:szCs w:val="18"/>
              </w:rPr>
              <w:t>Ленина</w:t>
            </w:r>
          </w:p>
          <w:p w:rsidR="00944CF8" w:rsidRPr="00CF1507" w:rsidRDefault="00944CF8" w:rsidP="007471AB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CF1507">
              <w:rPr>
                <w:sz w:val="18"/>
                <w:szCs w:val="18"/>
              </w:rPr>
              <w:t>Советская площадь</w:t>
            </w:r>
          </w:p>
          <w:p w:rsidR="00944CF8" w:rsidRPr="00CF1507" w:rsidRDefault="00944CF8" w:rsidP="007471AB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CF1507">
              <w:rPr>
                <w:sz w:val="18"/>
                <w:szCs w:val="18"/>
              </w:rPr>
              <w:t>Гостиница «Ржев»</w:t>
            </w:r>
          </w:p>
          <w:p w:rsidR="00944CF8" w:rsidRPr="00CF1507" w:rsidRDefault="00944CF8" w:rsidP="007471AB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CF1507">
              <w:rPr>
                <w:sz w:val="18"/>
                <w:szCs w:val="18"/>
              </w:rPr>
              <w:t>Партизанская</w:t>
            </w:r>
          </w:p>
          <w:p w:rsidR="00944CF8" w:rsidRPr="00CF1507" w:rsidRDefault="00944CF8" w:rsidP="007471AB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CF1507">
              <w:rPr>
                <w:sz w:val="18"/>
                <w:szCs w:val="18"/>
              </w:rPr>
              <w:t>Калинина</w:t>
            </w:r>
          </w:p>
          <w:p w:rsidR="00944CF8" w:rsidRPr="00CF1507" w:rsidRDefault="00944CF8" w:rsidP="007471AB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CF1507">
              <w:rPr>
                <w:sz w:val="18"/>
                <w:szCs w:val="18"/>
              </w:rPr>
              <w:t>Гоголя</w:t>
            </w:r>
          </w:p>
          <w:p w:rsidR="00944CF8" w:rsidRPr="00CF1507" w:rsidRDefault="00944CF8" w:rsidP="007471AB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CF1507">
              <w:rPr>
                <w:sz w:val="18"/>
                <w:szCs w:val="18"/>
              </w:rPr>
              <w:t>Казанская</w:t>
            </w:r>
          </w:p>
          <w:p w:rsidR="00944CF8" w:rsidRPr="00CF1507" w:rsidRDefault="00944CF8" w:rsidP="007471AB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CF1507">
              <w:rPr>
                <w:sz w:val="18"/>
                <w:szCs w:val="18"/>
              </w:rPr>
              <w:t>Школа №3</w:t>
            </w:r>
          </w:p>
          <w:p w:rsidR="00944CF8" w:rsidRPr="00CF1507" w:rsidRDefault="00944CF8" w:rsidP="007471AB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CF1507">
              <w:rPr>
                <w:sz w:val="18"/>
                <w:szCs w:val="18"/>
              </w:rPr>
              <w:t>Торопецкий тракт</w:t>
            </w:r>
          </w:p>
          <w:p w:rsidR="00944CF8" w:rsidRPr="00CF1507" w:rsidRDefault="00944CF8" w:rsidP="007471AB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CF1507">
              <w:rPr>
                <w:sz w:val="18"/>
                <w:szCs w:val="18"/>
              </w:rPr>
              <w:t>Чернышевского</w:t>
            </w:r>
          </w:p>
          <w:p w:rsidR="00944CF8" w:rsidRDefault="00944CF8" w:rsidP="00D302FD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CF1507">
              <w:rPr>
                <w:sz w:val="18"/>
                <w:szCs w:val="18"/>
              </w:rPr>
              <w:t>Льнозавод</w:t>
            </w:r>
          </w:p>
          <w:p w:rsidR="00944CF8" w:rsidRDefault="00944CF8" w:rsidP="00D302FD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</w:p>
          <w:p w:rsidR="00944CF8" w:rsidRDefault="00944CF8" w:rsidP="00D302FD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</w:p>
          <w:p w:rsidR="00944CF8" w:rsidRPr="00CF1507" w:rsidRDefault="00944CF8" w:rsidP="00D302FD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</w:tcPr>
          <w:p w:rsidR="00944CF8" w:rsidRPr="00CF1507" w:rsidRDefault="00944CF8" w:rsidP="007471AB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CF1507">
              <w:rPr>
                <w:sz w:val="18"/>
                <w:szCs w:val="18"/>
              </w:rPr>
              <w:t>Старые краны</w:t>
            </w:r>
          </w:p>
          <w:p w:rsidR="00944CF8" w:rsidRPr="00CF1507" w:rsidRDefault="00944CF8" w:rsidP="007471AB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8"/>
                <w:szCs w:val="18"/>
              </w:rPr>
            </w:pPr>
            <w:r w:rsidRPr="00CF1507">
              <w:rPr>
                <w:sz w:val="18"/>
                <w:szCs w:val="18"/>
              </w:rPr>
              <w:t>ул. Заводское шоссе</w:t>
            </w:r>
          </w:p>
          <w:p w:rsidR="00944CF8" w:rsidRPr="00CF1507" w:rsidRDefault="00944CF8" w:rsidP="007471AB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8"/>
                <w:szCs w:val="18"/>
              </w:rPr>
            </w:pPr>
            <w:r w:rsidRPr="00CF1507">
              <w:rPr>
                <w:sz w:val="18"/>
                <w:szCs w:val="18"/>
              </w:rPr>
              <w:t>ул. Садовая</w:t>
            </w:r>
          </w:p>
          <w:p w:rsidR="00944CF8" w:rsidRPr="00CF1507" w:rsidRDefault="00944CF8" w:rsidP="007471AB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8"/>
                <w:szCs w:val="18"/>
              </w:rPr>
            </w:pPr>
            <w:r w:rsidRPr="00CF1507">
              <w:rPr>
                <w:sz w:val="18"/>
                <w:szCs w:val="18"/>
              </w:rPr>
              <w:t>ул. 8 марта</w:t>
            </w:r>
          </w:p>
          <w:p w:rsidR="00944CF8" w:rsidRPr="00CF1507" w:rsidRDefault="00944CF8" w:rsidP="007471AB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8"/>
                <w:szCs w:val="18"/>
              </w:rPr>
            </w:pPr>
            <w:r w:rsidRPr="00CF1507">
              <w:rPr>
                <w:sz w:val="18"/>
                <w:szCs w:val="18"/>
              </w:rPr>
              <w:t>ул. Краностроителей</w:t>
            </w:r>
          </w:p>
          <w:p w:rsidR="00944CF8" w:rsidRPr="00CF1507" w:rsidRDefault="00944CF8" w:rsidP="007471AB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8"/>
                <w:szCs w:val="18"/>
              </w:rPr>
            </w:pPr>
            <w:r w:rsidRPr="00CF1507">
              <w:rPr>
                <w:sz w:val="18"/>
                <w:szCs w:val="18"/>
              </w:rPr>
              <w:t>ул.Разина</w:t>
            </w:r>
          </w:p>
          <w:p w:rsidR="00944CF8" w:rsidRPr="00CF1507" w:rsidRDefault="00944CF8" w:rsidP="007471AB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8"/>
                <w:szCs w:val="18"/>
              </w:rPr>
            </w:pPr>
            <w:r w:rsidRPr="00CF1507">
              <w:rPr>
                <w:sz w:val="18"/>
                <w:szCs w:val="18"/>
              </w:rPr>
              <w:t>ул. Ленина</w:t>
            </w:r>
          </w:p>
          <w:p w:rsidR="00944CF8" w:rsidRPr="00CF1507" w:rsidRDefault="00944CF8" w:rsidP="007471AB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8"/>
                <w:szCs w:val="18"/>
              </w:rPr>
            </w:pPr>
            <w:r w:rsidRPr="00CF1507">
              <w:rPr>
                <w:sz w:val="18"/>
                <w:szCs w:val="18"/>
              </w:rPr>
              <w:t>Советская площадь</w:t>
            </w:r>
          </w:p>
          <w:p w:rsidR="00944CF8" w:rsidRPr="00CF1507" w:rsidRDefault="00944CF8" w:rsidP="007471AB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8"/>
                <w:szCs w:val="18"/>
              </w:rPr>
            </w:pPr>
            <w:r w:rsidRPr="00CF1507">
              <w:rPr>
                <w:sz w:val="18"/>
                <w:szCs w:val="18"/>
              </w:rPr>
              <w:t>ул. Б.Спасская</w:t>
            </w:r>
          </w:p>
          <w:p w:rsidR="00944CF8" w:rsidRPr="00CF1507" w:rsidRDefault="00944CF8" w:rsidP="007471AB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8"/>
                <w:szCs w:val="18"/>
              </w:rPr>
            </w:pPr>
            <w:r w:rsidRPr="00CF1507">
              <w:rPr>
                <w:sz w:val="18"/>
                <w:szCs w:val="18"/>
              </w:rPr>
              <w:t>ул. Калинина</w:t>
            </w:r>
          </w:p>
          <w:p w:rsidR="00944CF8" w:rsidRPr="00CF1507" w:rsidRDefault="00944CF8" w:rsidP="007471AB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8"/>
                <w:szCs w:val="18"/>
              </w:rPr>
            </w:pPr>
            <w:r w:rsidRPr="00CF1507">
              <w:rPr>
                <w:sz w:val="18"/>
                <w:szCs w:val="18"/>
              </w:rPr>
              <w:t>Торопецкий тракт</w:t>
            </w:r>
          </w:p>
          <w:p w:rsidR="00944CF8" w:rsidRPr="00CF1507" w:rsidRDefault="00944CF8" w:rsidP="007471AB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8"/>
                <w:szCs w:val="18"/>
              </w:rPr>
            </w:pPr>
            <w:r w:rsidRPr="00CF1507">
              <w:rPr>
                <w:sz w:val="18"/>
                <w:szCs w:val="18"/>
              </w:rPr>
              <w:t>ул.Чернышевского</w:t>
            </w:r>
          </w:p>
          <w:p w:rsidR="00944CF8" w:rsidRPr="00CF1507" w:rsidRDefault="00944CF8" w:rsidP="007471AB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8"/>
                <w:szCs w:val="18"/>
              </w:rPr>
            </w:pPr>
            <w:r w:rsidRPr="00CF1507">
              <w:rPr>
                <w:sz w:val="18"/>
                <w:szCs w:val="18"/>
              </w:rPr>
              <w:t>Льнозавод</w:t>
            </w:r>
          </w:p>
          <w:p w:rsidR="00944CF8" w:rsidRPr="00CF1507" w:rsidRDefault="00944CF8" w:rsidP="007471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8" w:type="dxa"/>
          </w:tcPr>
          <w:p w:rsidR="00944CF8" w:rsidRPr="00701D33" w:rsidRDefault="00944CF8" w:rsidP="007471AB">
            <w:pPr>
              <w:pStyle w:val="NormalWeb"/>
              <w:spacing w:line="165" w:lineRule="atLeast"/>
              <w:jc w:val="center"/>
              <w:rPr>
                <w:sz w:val="18"/>
                <w:szCs w:val="18"/>
              </w:rPr>
            </w:pPr>
            <w:r w:rsidRPr="00701D33">
              <w:rPr>
                <w:sz w:val="18"/>
                <w:szCs w:val="18"/>
              </w:rPr>
              <w:t>8,4/7,1</w:t>
            </w:r>
          </w:p>
        </w:tc>
        <w:tc>
          <w:tcPr>
            <w:tcW w:w="1440" w:type="dxa"/>
          </w:tcPr>
          <w:p w:rsidR="00944CF8" w:rsidRPr="00701D33" w:rsidRDefault="00944CF8" w:rsidP="007471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01D3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6" w:type="dxa"/>
          </w:tcPr>
          <w:p w:rsidR="00944CF8" w:rsidRPr="00701D33" w:rsidRDefault="00944CF8" w:rsidP="007471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01D3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4" w:type="dxa"/>
          </w:tcPr>
          <w:p w:rsidR="00944CF8" w:rsidRPr="00701D33" w:rsidRDefault="00944CF8" w:rsidP="007471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2" w:type="dxa"/>
          </w:tcPr>
          <w:p w:rsidR="00944CF8" w:rsidRPr="00701D33" w:rsidRDefault="00944CF8" w:rsidP="007471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01D33">
              <w:rPr>
                <w:rFonts w:ascii="Times New Roman" w:hAnsi="Times New Roman"/>
                <w:color w:val="000000"/>
                <w:sz w:val="18"/>
                <w:szCs w:val="18"/>
              </w:rPr>
              <w:t>Не установлены</w:t>
            </w:r>
          </w:p>
        </w:tc>
        <w:tc>
          <w:tcPr>
            <w:tcW w:w="1020" w:type="dxa"/>
          </w:tcPr>
          <w:p w:rsidR="00944CF8" w:rsidRPr="00701D33" w:rsidRDefault="00944CF8" w:rsidP="007471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01D3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I полугодие 2016</w:t>
            </w:r>
          </w:p>
        </w:tc>
        <w:tc>
          <w:tcPr>
            <w:tcW w:w="2371" w:type="dxa"/>
          </w:tcPr>
          <w:p w:rsidR="00944CF8" w:rsidRPr="00701D33" w:rsidRDefault="00944CF8" w:rsidP="007471AB">
            <w:pPr>
              <w:spacing w:after="0" w:line="240" w:lineRule="auto"/>
              <w:ind w:left="103" w:hanging="103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01D3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 МУП «Автотранс» г. Ржева</w:t>
            </w:r>
          </w:p>
          <w:p w:rsidR="00944CF8" w:rsidRPr="00701D33" w:rsidRDefault="00944CF8" w:rsidP="007471AB">
            <w:pPr>
              <w:spacing w:after="0" w:line="240" w:lineRule="auto"/>
              <w:ind w:left="103" w:hanging="10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1D33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hyperlink r:id="rId9" w:history="1">
              <w:r w:rsidRPr="00701D33">
                <w:rPr>
                  <w:rStyle w:val="Hyperlink"/>
                  <w:rFonts w:ascii="Times New Roman" w:hAnsi="Times New Roman"/>
                  <w:iCs/>
                  <w:color w:val="000000"/>
                  <w:sz w:val="18"/>
                  <w:szCs w:val="18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</w:tbl>
    <w:p w:rsidR="00944CF8" w:rsidRDefault="00944CF8"/>
    <w:p w:rsidR="00944CF8" w:rsidRDefault="00944CF8"/>
    <w:tbl>
      <w:tblPr>
        <w:tblW w:w="1600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512"/>
        <w:gridCol w:w="1702"/>
        <w:gridCol w:w="2002"/>
        <w:gridCol w:w="1980"/>
        <w:gridCol w:w="668"/>
        <w:gridCol w:w="1440"/>
        <w:gridCol w:w="1436"/>
        <w:gridCol w:w="1084"/>
        <w:gridCol w:w="1312"/>
        <w:gridCol w:w="1020"/>
        <w:gridCol w:w="2371"/>
      </w:tblGrid>
      <w:tr w:rsidR="00944CF8" w:rsidRPr="00686F94" w:rsidTr="00C27799">
        <w:trPr>
          <w:trHeight w:val="120"/>
        </w:trPr>
        <w:tc>
          <w:tcPr>
            <w:tcW w:w="480" w:type="dxa"/>
          </w:tcPr>
          <w:p w:rsidR="00944CF8" w:rsidRPr="00C27799" w:rsidRDefault="00944CF8" w:rsidP="00C277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512" w:type="dxa"/>
          </w:tcPr>
          <w:p w:rsidR="00944CF8" w:rsidRPr="00C27799" w:rsidRDefault="00944CF8" w:rsidP="00C277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2" w:type="dxa"/>
          </w:tcPr>
          <w:p w:rsidR="00944CF8" w:rsidRPr="00C27799" w:rsidRDefault="00944CF8" w:rsidP="00C277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27799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2002" w:type="dxa"/>
          </w:tcPr>
          <w:p w:rsidR="00944CF8" w:rsidRPr="00C27799" w:rsidRDefault="00944CF8" w:rsidP="00C27799">
            <w:pPr>
              <w:pStyle w:val="NormalWeb"/>
              <w:spacing w:before="0" w:beforeAutospacing="0" w:after="0"/>
              <w:jc w:val="center"/>
              <w:rPr>
                <w:b/>
                <w:sz w:val="16"/>
                <w:szCs w:val="16"/>
              </w:rPr>
            </w:pPr>
            <w:r w:rsidRPr="00C27799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980" w:type="dxa"/>
          </w:tcPr>
          <w:p w:rsidR="00944CF8" w:rsidRPr="00C27799" w:rsidRDefault="00944CF8" w:rsidP="00C27799">
            <w:pPr>
              <w:pStyle w:val="NormalWeb"/>
              <w:spacing w:before="0" w:beforeAutospacing="0" w:after="0"/>
              <w:jc w:val="center"/>
              <w:rPr>
                <w:b/>
                <w:sz w:val="16"/>
                <w:szCs w:val="16"/>
              </w:rPr>
            </w:pPr>
            <w:r w:rsidRPr="00C27799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668" w:type="dxa"/>
          </w:tcPr>
          <w:p w:rsidR="00944CF8" w:rsidRPr="00C27799" w:rsidRDefault="00944CF8" w:rsidP="00C277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27799">
              <w:rPr>
                <w:rFonts w:ascii="Times New Roman" w:hAnsi="Times New Roman"/>
                <w:b/>
                <w:sz w:val="16"/>
                <w:szCs w:val="16"/>
              </w:rPr>
              <w:t>6</w:t>
            </w:r>
          </w:p>
        </w:tc>
        <w:tc>
          <w:tcPr>
            <w:tcW w:w="1440" w:type="dxa"/>
          </w:tcPr>
          <w:p w:rsidR="00944CF8" w:rsidRPr="00C27799" w:rsidRDefault="00944CF8" w:rsidP="00C277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36" w:type="dxa"/>
          </w:tcPr>
          <w:p w:rsidR="00944CF8" w:rsidRPr="00C27799" w:rsidRDefault="00944CF8" w:rsidP="00C277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84" w:type="dxa"/>
          </w:tcPr>
          <w:p w:rsidR="00944CF8" w:rsidRPr="00C27799" w:rsidRDefault="00944CF8" w:rsidP="00C277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312" w:type="dxa"/>
          </w:tcPr>
          <w:p w:rsidR="00944CF8" w:rsidRPr="00C27799" w:rsidRDefault="00944CF8" w:rsidP="00C277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20" w:type="dxa"/>
          </w:tcPr>
          <w:p w:rsidR="00944CF8" w:rsidRPr="00C27799" w:rsidRDefault="00944CF8" w:rsidP="00C277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371" w:type="dxa"/>
          </w:tcPr>
          <w:p w:rsidR="00944CF8" w:rsidRPr="00C27799" w:rsidRDefault="00944CF8" w:rsidP="00C27799">
            <w:pPr>
              <w:spacing w:after="0" w:line="240" w:lineRule="auto"/>
              <w:ind w:left="103" w:hanging="103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944CF8" w:rsidRPr="00686F94" w:rsidTr="002E6446">
        <w:trPr>
          <w:trHeight w:val="998"/>
        </w:trPr>
        <w:tc>
          <w:tcPr>
            <w:tcW w:w="480" w:type="dxa"/>
          </w:tcPr>
          <w:p w:rsidR="00944CF8" w:rsidRPr="00931058" w:rsidRDefault="00944CF8" w:rsidP="009310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1058">
              <w:rPr>
                <w:rFonts w:ascii="Times New Roman" w:hAnsi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512" w:type="dxa"/>
          </w:tcPr>
          <w:p w:rsidR="00944CF8" w:rsidRDefault="00944CF8" w:rsidP="0093105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944CF8" w:rsidRPr="00755B0A" w:rsidRDefault="00944CF8" w:rsidP="0093105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55B0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2Б</w:t>
            </w:r>
          </w:p>
        </w:tc>
        <w:tc>
          <w:tcPr>
            <w:tcW w:w="1702" w:type="dxa"/>
          </w:tcPr>
          <w:p w:rsidR="00944CF8" w:rsidRPr="00374F01" w:rsidRDefault="00944CF8" w:rsidP="0025016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374F01">
              <w:rPr>
                <w:rFonts w:ascii="Times New Roman" w:hAnsi="Times New Roman"/>
                <w:b/>
                <w:sz w:val="20"/>
                <w:szCs w:val="20"/>
              </w:rPr>
              <w:t>Старые Краны-</w:t>
            </w:r>
          </w:p>
          <w:p w:rsidR="00944CF8" w:rsidRPr="00686F94" w:rsidRDefault="00944CF8" w:rsidP="002501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74F01">
              <w:rPr>
                <w:rFonts w:ascii="Times New Roman" w:hAnsi="Times New Roman"/>
                <w:b/>
                <w:sz w:val="20"/>
                <w:szCs w:val="20"/>
              </w:rPr>
              <w:t>Верхний Бор</w:t>
            </w:r>
          </w:p>
        </w:tc>
        <w:tc>
          <w:tcPr>
            <w:tcW w:w="2002" w:type="dxa"/>
          </w:tcPr>
          <w:p w:rsidR="00944CF8" w:rsidRPr="00374F01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374F01">
              <w:rPr>
                <w:sz w:val="18"/>
                <w:szCs w:val="18"/>
              </w:rPr>
              <w:t>Старые краны</w:t>
            </w:r>
          </w:p>
          <w:p w:rsidR="00944CF8" w:rsidRPr="00374F01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374F01">
              <w:rPr>
                <w:sz w:val="18"/>
                <w:szCs w:val="18"/>
              </w:rPr>
              <w:t>Больница</w:t>
            </w:r>
          </w:p>
          <w:p w:rsidR="00944CF8" w:rsidRPr="00374F01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374F01">
              <w:rPr>
                <w:sz w:val="18"/>
                <w:szCs w:val="18"/>
              </w:rPr>
              <w:t>Пионерская</w:t>
            </w:r>
          </w:p>
          <w:p w:rsidR="00944CF8" w:rsidRPr="00374F01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374F01">
              <w:rPr>
                <w:sz w:val="18"/>
                <w:szCs w:val="18"/>
              </w:rPr>
              <w:t>Республиканская</w:t>
            </w:r>
          </w:p>
          <w:p w:rsidR="00944CF8" w:rsidRPr="00374F01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374F01">
              <w:rPr>
                <w:sz w:val="18"/>
                <w:szCs w:val="18"/>
              </w:rPr>
              <w:t>Садовая</w:t>
            </w:r>
          </w:p>
          <w:p w:rsidR="00944CF8" w:rsidRPr="00374F01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374F01">
              <w:rPr>
                <w:sz w:val="18"/>
                <w:szCs w:val="18"/>
              </w:rPr>
              <w:t>Алексеева</w:t>
            </w:r>
          </w:p>
          <w:p w:rsidR="00944CF8" w:rsidRPr="00374F01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374F01">
              <w:rPr>
                <w:sz w:val="18"/>
                <w:szCs w:val="18"/>
              </w:rPr>
              <w:t>Ленина</w:t>
            </w:r>
          </w:p>
          <w:p w:rsidR="00944CF8" w:rsidRPr="00374F01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374F01">
              <w:rPr>
                <w:sz w:val="18"/>
                <w:szCs w:val="18"/>
              </w:rPr>
              <w:t>Советская площадь</w:t>
            </w:r>
          </w:p>
          <w:p w:rsidR="00944CF8" w:rsidRPr="00374F01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374F01">
              <w:rPr>
                <w:sz w:val="18"/>
                <w:szCs w:val="18"/>
              </w:rPr>
              <w:t>Гостиница «Ржев»</w:t>
            </w:r>
          </w:p>
          <w:p w:rsidR="00944CF8" w:rsidRPr="00374F01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374F01">
              <w:rPr>
                <w:sz w:val="18"/>
                <w:szCs w:val="18"/>
              </w:rPr>
              <w:t>Партизанская</w:t>
            </w:r>
          </w:p>
          <w:p w:rsidR="00944CF8" w:rsidRPr="00374F01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374F01">
              <w:rPr>
                <w:sz w:val="18"/>
                <w:szCs w:val="18"/>
              </w:rPr>
              <w:t>Калинина</w:t>
            </w:r>
          </w:p>
          <w:p w:rsidR="00944CF8" w:rsidRPr="00374F01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374F01">
              <w:rPr>
                <w:sz w:val="18"/>
                <w:szCs w:val="18"/>
              </w:rPr>
              <w:t>Гоголя</w:t>
            </w:r>
          </w:p>
          <w:p w:rsidR="00944CF8" w:rsidRPr="00374F01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374F01">
              <w:rPr>
                <w:sz w:val="18"/>
                <w:szCs w:val="18"/>
              </w:rPr>
              <w:t>Казанская</w:t>
            </w:r>
          </w:p>
          <w:p w:rsidR="00944CF8" w:rsidRPr="00374F01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374F01">
              <w:rPr>
                <w:sz w:val="18"/>
                <w:szCs w:val="18"/>
              </w:rPr>
              <w:t>Школа № 3</w:t>
            </w:r>
          </w:p>
          <w:p w:rsidR="00944CF8" w:rsidRPr="00374F01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374F01">
              <w:rPr>
                <w:sz w:val="18"/>
                <w:szCs w:val="18"/>
              </w:rPr>
              <w:t>Торопецкий тракт</w:t>
            </w:r>
          </w:p>
          <w:p w:rsidR="00944CF8" w:rsidRPr="00374F01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374F01">
              <w:rPr>
                <w:sz w:val="18"/>
                <w:szCs w:val="18"/>
              </w:rPr>
              <w:t>Чернышевского</w:t>
            </w:r>
          </w:p>
          <w:p w:rsidR="00944CF8" w:rsidRPr="00374F01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374F01">
              <w:rPr>
                <w:sz w:val="18"/>
                <w:szCs w:val="18"/>
              </w:rPr>
              <w:t>Агроколледж</w:t>
            </w:r>
          </w:p>
          <w:p w:rsidR="00944CF8" w:rsidRPr="00374F01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374F01">
              <w:rPr>
                <w:sz w:val="18"/>
                <w:szCs w:val="18"/>
              </w:rPr>
              <w:t>Хорошево</w:t>
            </w:r>
          </w:p>
          <w:p w:rsidR="00944CF8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374F01">
              <w:rPr>
                <w:sz w:val="18"/>
                <w:szCs w:val="18"/>
              </w:rPr>
              <w:t>Верхний Бор</w:t>
            </w:r>
          </w:p>
          <w:p w:rsidR="00944CF8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</w:p>
          <w:p w:rsidR="00944CF8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</w:p>
          <w:p w:rsidR="00944CF8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</w:p>
          <w:p w:rsidR="00944CF8" w:rsidRPr="00374F01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</w:tcPr>
          <w:p w:rsidR="00944CF8" w:rsidRPr="00374F01" w:rsidRDefault="00944CF8" w:rsidP="0025016A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374F01">
              <w:rPr>
                <w:sz w:val="18"/>
                <w:szCs w:val="18"/>
              </w:rPr>
              <w:t>Старые краны</w:t>
            </w:r>
          </w:p>
          <w:p w:rsidR="00944CF8" w:rsidRPr="00374F01" w:rsidRDefault="00944CF8" w:rsidP="0025016A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374F01">
              <w:rPr>
                <w:sz w:val="18"/>
                <w:szCs w:val="18"/>
              </w:rPr>
              <w:t>ул. Заводское шоссе</w:t>
            </w:r>
          </w:p>
          <w:p w:rsidR="00944CF8" w:rsidRPr="00374F01" w:rsidRDefault="00944CF8" w:rsidP="0025016A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374F01">
              <w:rPr>
                <w:sz w:val="18"/>
                <w:szCs w:val="18"/>
              </w:rPr>
              <w:t>ул. Садовая</w:t>
            </w:r>
          </w:p>
          <w:p w:rsidR="00944CF8" w:rsidRPr="00374F01" w:rsidRDefault="00944CF8" w:rsidP="0025016A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374F01">
              <w:rPr>
                <w:sz w:val="18"/>
                <w:szCs w:val="18"/>
              </w:rPr>
              <w:t>ул. Краностроителей</w:t>
            </w:r>
          </w:p>
          <w:p w:rsidR="00944CF8" w:rsidRPr="00374F01" w:rsidRDefault="00944CF8" w:rsidP="0025016A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374F01">
              <w:rPr>
                <w:sz w:val="18"/>
                <w:szCs w:val="18"/>
              </w:rPr>
              <w:t>ул.Разина</w:t>
            </w:r>
          </w:p>
          <w:p w:rsidR="00944CF8" w:rsidRPr="00374F01" w:rsidRDefault="00944CF8" w:rsidP="0025016A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374F01">
              <w:rPr>
                <w:sz w:val="18"/>
                <w:szCs w:val="18"/>
              </w:rPr>
              <w:t>ул.Ленина</w:t>
            </w:r>
          </w:p>
          <w:p w:rsidR="00944CF8" w:rsidRPr="00374F01" w:rsidRDefault="00944CF8" w:rsidP="0025016A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374F01">
              <w:rPr>
                <w:sz w:val="18"/>
                <w:szCs w:val="18"/>
              </w:rPr>
              <w:t>Советская площадь</w:t>
            </w:r>
          </w:p>
          <w:p w:rsidR="00944CF8" w:rsidRPr="00374F01" w:rsidRDefault="00944CF8" w:rsidP="0025016A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374F01">
              <w:rPr>
                <w:sz w:val="18"/>
                <w:szCs w:val="18"/>
              </w:rPr>
              <w:t>ул. Б.Спасская</w:t>
            </w:r>
          </w:p>
          <w:p w:rsidR="00944CF8" w:rsidRPr="00374F01" w:rsidRDefault="00944CF8" w:rsidP="0025016A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374F01">
              <w:rPr>
                <w:sz w:val="18"/>
                <w:szCs w:val="18"/>
              </w:rPr>
              <w:t>ул. Калинина</w:t>
            </w:r>
          </w:p>
          <w:p w:rsidR="00944CF8" w:rsidRPr="00374F01" w:rsidRDefault="00944CF8" w:rsidP="0025016A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374F01">
              <w:rPr>
                <w:sz w:val="18"/>
                <w:szCs w:val="18"/>
              </w:rPr>
              <w:t>Торопецкий тракт</w:t>
            </w:r>
          </w:p>
          <w:p w:rsidR="00944CF8" w:rsidRPr="00374F01" w:rsidRDefault="00944CF8" w:rsidP="0025016A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374F01">
              <w:rPr>
                <w:sz w:val="18"/>
                <w:szCs w:val="18"/>
              </w:rPr>
              <w:t>Хорошево</w:t>
            </w:r>
          </w:p>
          <w:p w:rsidR="00944CF8" w:rsidRPr="00374F01" w:rsidRDefault="00944CF8" w:rsidP="0025016A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374F01">
              <w:rPr>
                <w:sz w:val="18"/>
                <w:szCs w:val="18"/>
              </w:rPr>
              <w:t>Верхний Бор</w:t>
            </w:r>
          </w:p>
        </w:tc>
        <w:tc>
          <w:tcPr>
            <w:tcW w:w="668" w:type="dxa"/>
          </w:tcPr>
          <w:p w:rsidR="00944CF8" w:rsidRPr="00374F01" w:rsidRDefault="00944CF8" w:rsidP="002501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4F01">
              <w:rPr>
                <w:rFonts w:ascii="Times New Roman" w:hAnsi="Times New Roman"/>
                <w:sz w:val="18"/>
                <w:szCs w:val="18"/>
              </w:rPr>
              <w:t>12,4/12,0</w:t>
            </w:r>
          </w:p>
        </w:tc>
        <w:tc>
          <w:tcPr>
            <w:tcW w:w="1440" w:type="dxa"/>
          </w:tcPr>
          <w:p w:rsidR="00944CF8" w:rsidRPr="00374F01" w:rsidRDefault="00944CF8" w:rsidP="002501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74F0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6" w:type="dxa"/>
          </w:tcPr>
          <w:p w:rsidR="00944CF8" w:rsidRPr="00374F01" w:rsidRDefault="00944CF8" w:rsidP="002501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74F0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4" w:type="dxa"/>
          </w:tcPr>
          <w:p w:rsidR="00944CF8" w:rsidRPr="00374F01" w:rsidRDefault="00944CF8" w:rsidP="002501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944CF8" w:rsidRPr="00374F01" w:rsidRDefault="00944CF8" w:rsidP="0025016A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44CF8" w:rsidRPr="00374F01" w:rsidRDefault="00944CF8" w:rsidP="0025016A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12" w:type="dxa"/>
          </w:tcPr>
          <w:p w:rsidR="00944CF8" w:rsidRPr="00374F01" w:rsidRDefault="00944CF8" w:rsidP="002501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74F01">
              <w:rPr>
                <w:rFonts w:ascii="Times New Roman" w:hAnsi="Times New Roman"/>
                <w:color w:val="000000"/>
                <w:sz w:val="18"/>
                <w:szCs w:val="18"/>
              </w:rPr>
              <w:t>Не установлены</w:t>
            </w:r>
          </w:p>
        </w:tc>
        <w:tc>
          <w:tcPr>
            <w:tcW w:w="1020" w:type="dxa"/>
          </w:tcPr>
          <w:p w:rsidR="00944CF8" w:rsidRPr="00374F01" w:rsidRDefault="00944CF8" w:rsidP="002501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74F0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I полугодие 2016</w:t>
            </w:r>
          </w:p>
        </w:tc>
        <w:tc>
          <w:tcPr>
            <w:tcW w:w="2371" w:type="dxa"/>
          </w:tcPr>
          <w:p w:rsidR="00944CF8" w:rsidRPr="00374F01" w:rsidRDefault="00944CF8" w:rsidP="0025016A">
            <w:pPr>
              <w:spacing w:after="0" w:line="240" w:lineRule="auto"/>
              <w:ind w:left="103" w:hanging="103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74F0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 Обабко Ю. А., Селижаровский пр-д, д.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4, </w:t>
            </w:r>
            <w:r w:rsidRPr="00374F0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кв.89</w:t>
            </w:r>
          </w:p>
          <w:p w:rsidR="00944CF8" w:rsidRPr="00374F01" w:rsidRDefault="00944CF8" w:rsidP="0025016A">
            <w:pPr>
              <w:spacing w:after="0" w:line="240" w:lineRule="auto"/>
              <w:ind w:left="103" w:right="-164" w:hanging="103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74F0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- Смирнов С.В., ул.Декабристов, д.55А </w:t>
            </w:r>
          </w:p>
          <w:p w:rsidR="00944CF8" w:rsidRPr="00374F01" w:rsidRDefault="00944CF8" w:rsidP="0025016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44CF8" w:rsidRPr="00686F94" w:rsidTr="002E6446">
        <w:trPr>
          <w:trHeight w:val="998"/>
        </w:trPr>
        <w:tc>
          <w:tcPr>
            <w:tcW w:w="480" w:type="dxa"/>
          </w:tcPr>
          <w:p w:rsidR="00944CF8" w:rsidRPr="00FD153F" w:rsidRDefault="00944CF8" w:rsidP="006A30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D153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12" w:type="dxa"/>
          </w:tcPr>
          <w:p w:rsidR="00944CF8" w:rsidRDefault="00944CF8" w:rsidP="006A305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44CF8" w:rsidRPr="00755B0A" w:rsidRDefault="00944CF8" w:rsidP="006A305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55B0A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2" w:type="dxa"/>
          </w:tcPr>
          <w:p w:rsidR="00944CF8" w:rsidRPr="00C26174" w:rsidRDefault="00944CF8" w:rsidP="006A305F">
            <w:pPr>
              <w:pStyle w:val="NormalWeb"/>
              <w:spacing w:before="0" w:beforeAutospacing="0" w:after="0"/>
              <w:jc w:val="center"/>
              <w:rPr>
                <w:b/>
                <w:sz w:val="20"/>
                <w:szCs w:val="20"/>
              </w:rPr>
            </w:pPr>
            <w:r w:rsidRPr="00C26174">
              <w:rPr>
                <w:b/>
                <w:sz w:val="20"/>
                <w:szCs w:val="20"/>
              </w:rPr>
              <w:t>К.</w:t>
            </w:r>
            <w:r w:rsidRPr="00C26174">
              <w:rPr>
                <w:b/>
                <w:color w:val="000000"/>
                <w:sz w:val="20"/>
                <w:szCs w:val="20"/>
              </w:rPr>
              <w:t xml:space="preserve"> Либкнехта – Нижний Бор</w:t>
            </w:r>
          </w:p>
          <w:p w:rsidR="00944CF8" w:rsidRPr="00935BCC" w:rsidRDefault="00944CF8" w:rsidP="006A305F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002" w:type="dxa"/>
          </w:tcPr>
          <w:p w:rsidR="00944CF8" w:rsidRPr="00C26174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C26174">
              <w:rPr>
                <w:color w:val="000000"/>
                <w:sz w:val="18"/>
                <w:szCs w:val="18"/>
              </w:rPr>
              <w:t>Нижний Бор</w:t>
            </w:r>
          </w:p>
          <w:p w:rsidR="00944CF8" w:rsidRPr="00C26174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C26174">
              <w:rPr>
                <w:color w:val="000000"/>
                <w:sz w:val="18"/>
                <w:szCs w:val="18"/>
              </w:rPr>
              <w:t>40 лет ВЛКСМ</w:t>
            </w:r>
          </w:p>
          <w:p w:rsidR="00944CF8" w:rsidRPr="00C26174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C26174">
              <w:rPr>
                <w:color w:val="000000"/>
                <w:sz w:val="18"/>
                <w:szCs w:val="18"/>
              </w:rPr>
              <w:t>Мясокомбинат</w:t>
            </w:r>
          </w:p>
          <w:p w:rsidR="00944CF8" w:rsidRPr="00C26174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C26174">
              <w:rPr>
                <w:color w:val="000000"/>
                <w:sz w:val="18"/>
                <w:szCs w:val="18"/>
              </w:rPr>
              <w:t>АТЭ-3</w:t>
            </w:r>
          </w:p>
          <w:p w:rsidR="00944CF8" w:rsidRPr="00C26174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C26174">
              <w:rPr>
                <w:color w:val="000000"/>
                <w:sz w:val="18"/>
                <w:szCs w:val="18"/>
              </w:rPr>
              <w:t>Магазин 10</w:t>
            </w:r>
          </w:p>
          <w:p w:rsidR="00944CF8" w:rsidRPr="00C26174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C26174">
              <w:rPr>
                <w:color w:val="000000"/>
                <w:sz w:val="18"/>
                <w:szCs w:val="18"/>
              </w:rPr>
              <w:t>Мира</w:t>
            </w:r>
          </w:p>
          <w:p w:rsidR="00944CF8" w:rsidRPr="00C26174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C26174">
              <w:rPr>
                <w:color w:val="000000"/>
                <w:sz w:val="18"/>
                <w:szCs w:val="18"/>
              </w:rPr>
              <w:t>М.Горького</w:t>
            </w:r>
          </w:p>
          <w:p w:rsidR="00944CF8" w:rsidRPr="00C26174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C26174">
              <w:rPr>
                <w:color w:val="000000"/>
                <w:sz w:val="18"/>
                <w:szCs w:val="18"/>
              </w:rPr>
              <w:t>Калинина</w:t>
            </w:r>
          </w:p>
          <w:p w:rsidR="00944CF8" w:rsidRPr="00C26174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C26174">
              <w:rPr>
                <w:color w:val="000000"/>
                <w:sz w:val="18"/>
                <w:szCs w:val="18"/>
              </w:rPr>
              <w:t>Партизанская</w:t>
            </w:r>
          </w:p>
          <w:p w:rsidR="00944CF8" w:rsidRPr="00C26174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C26174">
              <w:rPr>
                <w:color w:val="000000"/>
                <w:sz w:val="18"/>
                <w:szCs w:val="18"/>
              </w:rPr>
              <w:t>Поликлиника</w:t>
            </w:r>
          </w:p>
          <w:p w:rsidR="00944CF8" w:rsidRPr="00C26174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C26174">
              <w:rPr>
                <w:color w:val="000000"/>
                <w:sz w:val="18"/>
                <w:szCs w:val="18"/>
              </w:rPr>
              <w:t>Разина</w:t>
            </w:r>
          </w:p>
          <w:p w:rsidR="00944CF8" w:rsidRPr="00C26174" w:rsidRDefault="00944CF8" w:rsidP="00C2779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C26174">
              <w:rPr>
                <w:color w:val="000000"/>
                <w:sz w:val="18"/>
                <w:szCs w:val="18"/>
              </w:rPr>
              <w:t>Карусели</w:t>
            </w:r>
          </w:p>
          <w:p w:rsidR="00944CF8" w:rsidRPr="00C26174" w:rsidRDefault="00944CF8" w:rsidP="00C27799">
            <w:pPr>
              <w:pStyle w:val="NormalWeb"/>
              <w:spacing w:before="0" w:beforeAutospacing="0" w:after="0"/>
              <w:jc w:val="center"/>
              <w:rPr>
                <w:color w:val="000000"/>
                <w:sz w:val="18"/>
                <w:szCs w:val="18"/>
              </w:rPr>
            </w:pPr>
            <w:r w:rsidRPr="00C26174">
              <w:rPr>
                <w:color w:val="000000"/>
                <w:sz w:val="18"/>
                <w:szCs w:val="18"/>
              </w:rPr>
              <w:t>Советская площадь</w:t>
            </w:r>
          </w:p>
          <w:p w:rsidR="00944CF8" w:rsidRPr="00C26174" w:rsidRDefault="00944CF8" w:rsidP="00C27799">
            <w:pPr>
              <w:pStyle w:val="NormalWeb"/>
              <w:spacing w:before="0" w:beforeAutospacing="0" w:after="0"/>
              <w:jc w:val="center"/>
              <w:rPr>
                <w:color w:val="000000"/>
                <w:sz w:val="18"/>
                <w:szCs w:val="18"/>
              </w:rPr>
            </w:pPr>
            <w:r w:rsidRPr="00C26174">
              <w:rPr>
                <w:color w:val="000000"/>
                <w:sz w:val="18"/>
                <w:szCs w:val="18"/>
              </w:rPr>
              <w:t>Бехтерева</w:t>
            </w:r>
            <w:r w:rsidRPr="00C26174">
              <w:rPr>
                <w:sz w:val="18"/>
                <w:szCs w:val="18"/>
              </w:rPr>
              <w:t>/</w:t>
            </w:r>
            <w:r w:rsidRPr="00C26174">
              <w:rPr>
                <w:color w:val="000000"/>
                <w:sz w:val="18"/>
                <w:szCs w:val="18"/>
              </w:rPr>
              <w:t>Ленина</w:t>
            </w:r>
          </w:p>
          <w:p w:rsidR="00944CF8" w:rsidRPr="00C26174" w:rsidRDefault="00944CF8" w:rsidP="00C27799">
            <w:pPr>
              <w:pStyle w:val="NormalWeb"/>
              <w:spacing w:before="0" w:beforeAutospacing="0" w:after="0"/>
              <w:jc w:val="center"/>
              <w:rPr>
                <w:color w:val="000000"/>
                <w:sz w:val="18"/>
                <w:szCs w:val="18"/>
              </w:rPr>
            </w:pPr>
            <w:r w:rsidRPr="00C26174">
              <w:rPr>
                <w:color w:val="000000"/>
                <w:sz w:val="18"/>
                <w:szCs w:val="18"/>
              </w:rPr>
              <w:t>К. Маркса</w:t>
            </w:r>
          </w:p>
          <w:p w:rsidR="00944CF8" w:rsidRDefault="00944CF8" w:rsidP="00C27799">
            <w:pPr>
              <w:pStyle w:val="NormalWeb"/>
              <w:spacing w:before="0" w:beforeAutospacing="0" w:after="0"/>
              <w:jc w:val="center"/>
              <w:rPr>
                <w:color w:val="000000"/>
                <w:sz w:val="18"/>
                <w:szCs w:val="18"/>
              </w:rPr>
            </w:pPr>
            <w:r w:rsidRPr="00C26174">
              <w:rPr>
                <w:color w:val="000000"/>
                <w:sz w:val="18"/>
                <w:szCs w:val="18"/>
              </w:rPr>
              <w:t>К.Либкнехта</w:t>
            </w:r>
          </w:p>
          <w:p w:rsidR="00944CF8" w:rsidRDefault="00944CF8" w:rsidP="00C27799">
            <w:pPr>
              <w:pStyle w:val="NormalWeb"/>
              <w:spacing w:before="0" w:beforeAutospacing="0" w:after="0"/>
              <w:jc w:val="center"/>
              <w:rPr>
                <w:color w:val="000000"/>
                <w:sz w:val="18"/>
                <w:szCs w:val="18"/>
              </w:rPr>
            </w:pPr>
          </w:p>
          <w:p w:rsidR="00944CF8" w:rsidRDefault="00944CF8" w:rsidP="00C27799">
            <w:pPr>
              <w:pStyle w:val="NormalWeb"/>
              <w:spacing w:before="0" w:beforeAutospacing="0" w:after="0"/>
              <w:jc w:val="center"/>
              <w:rPr>
                <w:color w:val="000000"/>
                <w:sz w:val="18"/>
                <w:szCs w:val="18"/>
              </w:rPr>
            </w:pPr>
          </w:p>
          <w:p w:rsidR="00944CF8" w:rsidRDefault="00944CF8" w:rsidP="00C27799">
            <w:pPr>
              <w:pStyle w:val="NormalWeb"/>
              <w:spacing w:before="0" w:beforeAutospacing="0" w:after="0"/>
              <w:jc w:val="center"/>
              <w:rPr>
                <w:color w:val="000000"/>
                <w:sz w:val="18"/>
                <w:szCs w:val="18"/>
              </w:rPr>
            </w:pPr>
          </w:p>
          <w:p w:rsidR="00944CF8" w:rsidRPr="00C26174" w:rsidRDefault="00944CF8" w:rsidP="00C27799">
            <w:pPr>
              <w:pStyle w:val="NormalWeb"/>
              <w:spacing w:before="0" w:beforeAutospacing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</w:tcPr>
          <w:p w:rsidR="00944CF8" w:rsidRPr="00C26174" w:rsidRDefault="00944CF8" w:rsidP="006A305F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C26174">
              <w:rPr>
                <w:color w:val="000000"/>
                <w:sz w:val="18"/>
                <w:szCs w:val="18"/>
              </w:rPr>
              <w:t>Нижний Бор</w:t>
            </w:r>
          </w:p>
          <w:p w:rsidR="00944CF8" w:rsidRPr="00C26174" w:rsidRDefault="00944CF8" w:rsidP="006A305F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C26174">
              <w:rPr>
                <w:color w:val="000000"/>
                <w:sz w:val="18"/>
                <w:szCs w:val="18"/>
              </w:rPr>
              <w:t>40 лет ВЛКСМ</w:t>
            </w:r>
          </w:p>
          <w:p w:rsidR="00944CF8" w:rsidRPr="00C26174" w:rsidRDefault="00944CF8" w:rsidP="006A305F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C26174">
              <w:rPr>
                <w:color w:val="000000"/>
                <w:sz w:val="18"/>
                <w:szCs w:val="18"/>
              </w:rPr>
              <w:t>Зубцовское шоссе</w:t>
            </w:r>
          </w:p>
          <w:p w:rsidR="00944CF8" w:rsidRPr="00C26174" w:rsidRDefault="00944CF8" w:rsidP="006A305F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C26174">
              <w:rPr>
                <w:color w:val="000000"/>
                <w:sz w:val="18"/>
                <w:szCs w:val="18"/>
              </w:rPr>
              <w:t>пл. Мира</w:t>
            </w:r>
          </w:p>
          <w:p w:rsidR="00944CF8" w:rsidRPr="00C26174" w:rsidRDefault="00944CF8" w:rsidP="006A305F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C26174">
              <w:rPr>
                <w:color w:val="000000"/>
                <w:sz w:val="18"/>
                <w:szCs w:val="18"/>
              </w:rPr>
              <w:t>ул. Б.Спасская</w:t>
            </w:r>
          </w:p>
          <w:p w:rsidR="00944CF8" w:rsidRPr="00C26174" w:rsidRDefault="00944CF8" w:rsidP="006A305F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C26174">
              <w:rPr>
                <w:color w:val="000000"/>
                <w:sz w:val="18"/>
                <w:szCs w:val="18"/>
              </w:rPr>
              <w:t>ул. Грацинского</w:t>
            </w:r>
          </w:p>
          <w:p w:rsidR="00944CF8" w:rsidRPr="00C26174" w:rsidRDefault="00944CF8" w:rsidP="006A305F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C26174">
              <w:rPr>
                <w:color w:val="000000"/>
                <w:sz w:val="18"/>
                <w:szCs w:val="18"/>
              </w:rPr>
              <w:t>ул. Разина</w:t>
            </w:r>
          </w:p>
          <w:p w:rsidR="00944CF8" w:rsidRPr="00C26174" w:rsidRDefault="00944CF8" w:rsidP="006A305F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C26174">
              <w:rPr>
                <w:color w:val="000000"/>
                <w:sz w:val="18"/>
                <w:szCs w:val="18"/>
              </w:rPr>
              <w:t>Советская площадь</w:t>
            </w:r>
          </w:p>
          <w:p w:rsidR="00944CF8" w:rsidRPr="00C26174" w:rsidRDefault="00944CF8" w:rsidP="006A305F">
            <w:pPr>
              <w:pStyle w:val="NormalWeb"/>
              <w:spacing w:before="0" w:beforeAutospacing="0" w:after="0"/>
              <w:jc w:val="center"/>
              <w:rPr>
                <w:color w:val="000000"/>
                <w:sz w:val="18"/>
                <w:szCs w:val="18"/>
              </w:rPr>
            </w:pPr>
            <w:r w:rsidRPr="00C26174">
              <w:rPr>
                <w:color w:val="000000"/>
                <w:sz w:val="18"/>
                <w:szCs w:val="18"/>
              </w:rPr>
              <w:t xml:space="preserve">ул. Бехтерева  </w:t>
            </w:r>
          </w:p>
          <w:p w:rsidR="00944CF8" w:rsidRPr="00C26174" w:rsidRDefault="00944CF8" w:rsidP="006A305F">
            <w:pPr>
              <w:pStyle w:val="NormalWeb"/>
              <w:spacing w:before="0" w:beforeAutospacing="0" w:after="0"/>
              <w:jc w:val="center"/>
              <w:rPr>
                <w:color w:val="000000"/>
                <w:sz w:val="18"/>
                <w:szCs w:val="18"/>
              </w:rPr>
            </w:pPr>
            <w:r w:rsidRPr="00C26174">
              <w:rPr>
                <w:color w:val="000000"/>
                <w:sz w:val="18"/>
                <w:szCs w:val="18"/>
              </w:rPr>
              <w:t>К. Маркса</w:t>
            </w:r>
          </w:p>
          <w:p w:rsidR="00944CF8" w:rsidRPr="00C26174" w:rsidRDefault="00944CF8" w:rsidP="006A305F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C26174">
              <w:rPr>
                <w:color w:val="000000"/>
                <w:sz w:val="18"/>
                <w:szCs w:val="18"/>
              </w:rPr>
              <w:t>ул. К.Либкнехта</w:t>
            </w:r>
          </w:p>
          <w:p w:rsidR="00944CF8" w:rsidRPr="00C26174" w:rsidRDefault="00944CF8" w:rsidP="006A30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8" w:type="dxa"/>
          </w:tcPr>
          <w:p w:rsidR="00944CF8" w:rsidRPr="00C26174" w:rsidRDefault="00944CF8" w:rsidP="006A305F">
            <w:pPr>
              <w:pStyle w:val="NormalWeb"/>
              <w:spacing w:after="0"/>
              <w:jc w:val="center"/>
              <w:rPr>
                <w:sz w:val="18"/>
                <w:szCs w:val="18"/>
              </w:rPr>
            </w:pPr>
            <w:r w:rsidRPr="00C26174">
              <w:rPr>
                <w:sz w:val="18"/>
                <w:szCs w:val="18"/>
              </w:rPr>
              <w:t>7,4/7,5</w:t>
            </w:r>
          </w:p>
        </w:tc>
        <w:tc>
          <w:tcPr>
            <w:tcW w:w="1440" w:type="dxa"/>
          </w:tcPr>
          <w:p w:rsidR="00944CF8" w:rsidRPr="00C26174" w:rsidRDefault="00944CF8" w:rsidP="006A30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26174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6" w:type="dxa"/>
          </w:tcPr>
          <w:p w:rsidR="00944CF8" w:rsidRPr="00C26174" w:rsidRDefault="00944CF8" w:rsidP="006A30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26174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4" w:type="dxa"/>
          </w:tcPr>
          <w:p w:rsidR="00944CF8" w:rsidRPr="00C26174" w:rsidRDefault="00944CF8" w:rsidP="006A30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2" w:type="dxa"/>
          </w:tcPr>
          <w:p w:rsidR="00944CF8" w:rsidRPr="00C26174" w:rsidRDefault="00944CF8" w:rsidP="006A30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26174">
              <w:rPr>
                <w:rFonts w:ascii="Times New Roman" w:hAnsi="Times New Roman"/>
                <w:color w:val="000000"/>
                <w:sz w:val="18"/>
                <w:szCs w:val="18"/>
              </w:rPr>
              <w:t>Не установлены</w:t>
            </w:r>
          </w:p>
        </w:tc>
        <w:tc>
          <w:tcPr>
            <w:tcW w:w="1020" w:type="dxa"/>
          </w:tcPr>
          <w:p w:rsidR="00944CF8" w:rsidRPr="00C26174" w:rsidRDefault="00944CF8" w:rsidP="006A30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26174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I полугодие 2016</w:t>
            </w:r>
          </w:p>
        </w:tc>
        <w:tc>
          <w:tcPr>
            <w:tcW w:w="2371" w:type="dxa"/>
          </w:tcPr>
          <w:p w:rsidR="00944CF8" w:rsidRPr="00C26174" w:rsidRDefault="00944CF8" w:rsidP="006A305F">
            <w:pPr>
              <w:spacing w:after="0" w:line="240" w:lineRule="auto"/>
              <w:ind w:left="103" w:hanging="103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26174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 МУП «Автотранс»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г.</w:t>
            </w:r>
            <w:r w:rsidRPr="00C26174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Ржева</w:t>
            </w:r>
          </w:p>
          <w:p w:rsidR="00944CF8" w:rsidRPr="00C26174" w:rsidRDefault="00944CF8" w:rsidP="006A305F">
            <w:pPr>
              <w:spacing w:after="0" w:line="240" w:lineRule="auto"/>
              <w:ind w:left="103" w:hanging="103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hyperlink r:id="rId10" w:history="1">
              <w:r w:rsidRPr="00C26174">
                <w:rPr>
                  <w:rStyle w:val="Hyperlink"/>
                  <w:rFonts w:ascii="Times New Roman" w:hAnsi="Times New Roman"/>
                  <w:iCs/>
                  <w:color w:val="000000"/>
                  <w:sz w:val="18"/>
                  <w:szCs w:val="18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</w:tbl>
    <w:p w:rsidR="00944CF8" w:rsidRDefault="00944CF8"/>
    <w:p w:rsidR="00944CF8" w:rsidRDefault="00944CF8"/>
    <w:tbl>
      <w:tblPr>
        <w:tblW w:w="1600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512"/>
        <w:gridCol w:w="1702"/>
        <w:gridCol w:w="2002"/>
        <w:gridCol w:w="1980"/>
        <w:gridCol w:w="668"/>
        <w:gridCol w:w="1440"/>
        <w:gridCol w:w="1436"/>
        <w:gridCol w:w="1084"/>
        <w:gridCol w:w="1312"/>
        <w:gridCol w:w="1020"/>
        <w:gridCol w:w="2371"/>
      </w:tblGrid>
      <w:tr w:rsidR="00944CF8" w:rsidRPr="00686F94" w:rsidTr="00C27799">
        <w:trPr>
          <w:trHeight w:val="120"/>
        </w:trPr>
        <w:tc>
          <w:tcPr>
            <w:tcW w:w="480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512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2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27799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2002" w:type="dxa"/>
          </w:tcPr>
          <w:p w:rsidR="00944CF8" w:rsidRPr="00C27799" w:rsidRDefault="00944CF8" w:rsidP="00571E3D">
            <w:pPr>
              <w:pStyle w:val="NormalWeb"/>
              <w:spacing w:before="0" w:beforeAutospacing="0" w:after="0"/>
              <w:jc w:val="center"/>
              <w:rPr>
                <w:b/>
                <w:sz w:val="16"/>
                <w:szCs w:val="16"/>
              </w:rPr>
            </w:pPr>
            <w:r w:rsidRPr="00C27799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980" w:type="dxa"/>
          </w:tcPr>
          <w:p w:rsidR="00944CF8" w:rsidRPr="00C27799" w:rsidRDefault="00944CF8" w:rsidP="00571E3D">
            <w:pPr>
              <w:pStyle w:val="NormalWeb"/>
              <w:spacing w:before="0" w:beforeAutospacing="0" w:after="0"/>
              <w:jc w:val="center"/>
              <w:rPr>
                <w:b/>
                <w:sz w:val="16"/>
                <w:szCs w:val="16"/>
              </w:rPr>
            </w:pPr>
            <w:r w:rsidRPr="00C27799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668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27799">
              <w:rPr>
                <w:rFonts w:ascii="Times New Roman" w:hAnsi="Times New Roman"/>
                <w:b/>
                <w:sz w:val="16"/>
                <w:szCs w:val="16"/>
              </w:rPr>
              <w:t>6</w:t>
            </w:r>
          </w:p>
        </w:tc>
        <w:tc>
          <w:tcPr>
            <w:tcW w:w="1440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36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84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312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20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371" w:type="dxa"/>
          </w:tcPr>
          <w:p w:rsidR="00944CF8" w:rsidRPr="00C27799" w:rsidRDefault="00944CF8" w:rsidP="00571E3D">
            <w:pPr>
              <w:spacing w:after="0" w:line="240" w:lineRule="auto"/>
              <w:ind w:left="103" w:hanging="103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944CF8" w:rsidRPr="00686F94" w:rsidTr="002E6446">
        <w:trPr>
          <w:trHeight w:val="998"/>
        </w:trPr>
        <w:tc>
          <w:tcPr>
            <w:tcW w:w="480" w:type="dxa"/>
          </w:tcPr>
          <w:p w:rsidR="00944CF8" w:rsidRPr="00B53B52" w:rsidRDefault="00944CF8" w:rsidP="006C46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53B52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512" w:type="dxa"/>
          </w:tcPr>
          <w:p w:rsidR="00944CF8" w:rsidRDefault="00944CF8" w:rsidP="006C46F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44CF8" w:rsidRPr="00755B0A" w:rsidRDefault="00944CF8" w:rsidP="006C46F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55B0A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3А</w:t>
            </w:r>
          </w:p>
        </w:tc>
        <w:tc>
          <w:tcPr>
            <w:tcW w:w="1702" w:type="dxa"/>
          </w:tcPr>
          <w:p w:rsidR="00944CF8" w:rsidRPr="00B9271F" w:rsidRDefault="00944CF8" w:rsidP="006C46F2">
            <w:pPr>
              <w:pStyle w:val="NormalWeb"/>
              <w:spacing w:after="0"/>
              <w:jc w:val="center"/>
              <w:rPr>
                <w:b/>
                <w:sz w:val="20"/>
                <w:szCs w:val="20"/>
              </w:rPr>
            </w:pPr>
            <w:r w:rsidRPr="00B9271F">
              <w:rPr>
                <w:b/>
                <w:sz w:val="20"/>
                <w:szCs w:val="20"/>
              </w:rPr>
              <w:t>Новые Краны – Нижний Бор</w:t>
            </w:r>
          </w:p>
          <w:p w:rsidR="00944CF8" w:rsidRPr="00B9271F" w:rsidRDefault="00944CF8" w:rsidP="006C46F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44CF8" w:rsidRPr="00B9271F" w:rsidRDefault="00944CF8" w:rsidP="006C46F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44CF8" w:rsidRPr="00B9271F" w:rsidRDefault="00944CF8" w:rsidP="006C46F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44CF8" w:rsidRPr="00B9271F" w:rsidRDefault="00944CF8" w:rsidP="006C46F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44CF8" w:rsidRPr="00B9271F" w:rsidRDefault="00944CF8" w:rsidP="006C46F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44CF8" w:rsidRPr="00B9271F" w:rsidRDefault="00944CF8" w:rsidP="006C46F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44CF8" w:rsidRPr="00B9271F" w:rsidRDefault="00944CF8" w:rsidP="006C46F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44CF8" w:rsidRPr="00B9271F" w:rsidRDefault="00944CF8" w:rsidP="006C46F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44CF8" w:rsidRPr="00B9271F" w:rsidRDefault="00944CF8" w:rsidP="006C46F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44CF8" w:rsidRPr="00B9271F" w:rsidRDefault="00944CF8" w:rsidP="006C46F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44CF8" w:rsidRPr="00B9271F" w:rsidRDefault="00944CF8" w:rsidP="006C46F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44CF8" w:rsidRPr="00B9271F" w:rsidRDefault="00944CF8" w:rsidP="006C46F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44CF8" w:rsidRPr="00B9271F" w:rsidRDefault="00944CF8" w:rsidP="006C46F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</w:tcPr>
          <w:p w:rsidR="00944CF8" w:rsidRPr="00B9271F" w:rsidRDefault="00944CF8" w:rsidP="00D302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271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Новый Краностроительный завод</w:t>
            </w:r>
          </w:p>
          <w:p w:rsidR="00944CF8" w:rsidRPr="00B9271F" w:rsidRDefault="00944CF8" w:rsidP="00D302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271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магазин «Спартак»</w:t>
            </w:r>
          </w:p>
          <w:p w:rsidR="00944CF8" w:rsidRPr="00B9271F" w:rsidRDefault="00944CF8" w:rsidP="00D302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271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Советская площадь</w:t>
            </w:r>
          </w:p>
          <w:p w:rsidR="00944CF8" w:rsidRPr="00B9271F" w:rsidRDefault="00944CF8" w:rsidP="00D302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271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Ленина</w:t>
            </w:r>
          </w:p>
          <w:p w:rsidR="00944CF8" w:rsidRPr="00B9271F" w:rsidRDefault="00944CF8" w:rsidP="00D302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271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Партизанская</w:t>
            </w:r>
          </w:p>
          <w:p w:rsidR="00944CF8" w:rsidRPr="00B9271F" w:rsidRDefault="00944CF8" w:rsidP="00D302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271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Калинина</w:t>
            </w:r>
          </w:p>
          <w:p w:rsidR="00944CF8" w:rsidRPr="00B9271F" w:rsidRDefault="00944CF8" w:rsidP="00D302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271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М.Горького</w:t>
            </w:r>
          </w:p>
          <w:p w:rsidR="00944CF8" w:rsidRPr="00B9271F" w:rsidRDefault="00944CF8" w:rsidP="00D302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271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Мира</w:t>
            </w:r>
          </w:p>
          <w:p w:rsidR="00944CF8" w:rsidRPr="00B9271F" w:rsidRDefault="00944CF8" w:rsidP="00D302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271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Зубцовское шоссе</w:t>
            </w:r>
          </w:p>
          <w:p w:rsidR="00944CF8" w:rsidRPr="00B9271F" w:rsidRDefault="00944CF8" w:rsidP="00D302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271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Магазин № 10</w:t>
            </w:r>
          </w:p>
          <w:p w:rsidR="00944CF8" w:rsidRPr="00B9271F" w:rsidRDefault="00944CF8" w:rsidP="00D302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271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Завод «Элтра»</w:t>
            </w:r>
          </w:p>
          <w:p w:rsidR="00944CF8" w:rsidRPr="00B9271F" w:rsidRDefault="00944CF8" w:rsidP="00D302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271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Мясокомбинат</w:t>
            </w:r>
          </w:p>
          <w:p w:rsidR="00944CF8" w:rsidRPr="00B9271F" w:rsidRDefault="00944CF8" w:rsidP="00D302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271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Поселок 40 лет ВЛКСМ</w:t>
            </w:r>
          </w:p>
          <w:p w:rsidR="00944CF8" w:rsidRDefault="00944CF8" w:rsidP="00D302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271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Нижний Бор</w:t>
            </w:r>
          </w:p>
          <w:p w:rsidR="00944CF8" w:rsidRDefault="00944CF8" w:rsidP="00D302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944CF8" w:rsidRPr="00B9271F" w:rsidRDefault="00944CF8" w:rsidP="00D302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0" w:type="dxa"/>
          </w:tcPr>
          <w:p w:rsidR="00944CF8" w:rsidRPr="00B9271F" w:rsidRDefault="00944CF8" w:rsidP="00D302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271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Краностроителей</w:t>
            </w:r>
          </w:p>
          <w:p w:rsidR="00944CF8" w:rsidRPr="00B9271F" w:rsidRDefault="00944CF8" w:rsidP="00D302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271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Разина</w:t>
            </w:r>
          </w:p>
          <w:p w:rsidR="00944CF8" w:rsidRPr="00B9271F" w:rsidRDefault="00944CF8" w:rsidP="00D302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271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Бехтерева</w:t>
            </w:r>
          </w:p>
          <w:p w:rsidR="00944CF8" w:rsidRPr="00B9271F" w:rsidRDefault="00944CF8" w:rsidP="00D302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271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Ленина</w:t>
            </w:r>
          </w:p>
          <w:p w:rsidR="00944CF8" w:rsidRPr="00B9271F" w:rsidRDefault="00944CF8" w:rsidP="00D302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271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Б.Спасская</w:t>
            </w:r>
          </w:p>
          <w:p w:rsidR="00944CF8" w:rsidRPr="00B9271F" w:rsidRDefault="00944CF8" w:rsidP="00D302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271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пл. Мира</w:t>
            </w:r>
          </w:p>
          <w:p w:rsidR="00944CF8" w:rsidRPr="00B9271F" w:rsidRDefault="00944CF8" w:rsidP="00D302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271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Зубцовское шоссе</w:t>
            </w:r>
          </w:p>
          <w:p w:rsidR="00944CF8" w:rsidRPr="00B9271F" w:rsidRDefault="00944CF8" w:rsidP="00D302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271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40 лет ВЛКСМ</w:t>
            </w:r>
          </w:p>
          <w:p w:rsidR="00944CF8" w:rsidRPr="00B9271F" w:rsidRDefault="00944CF8" w:rsidP="00D302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271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Нижний Бор</w:t>
            </w:r>
          </w:p>
        </w:tc>
        <w:tc>
          <w:tcPr>
            <w:tcW w:w="668" w:type="dxa"/>
          </w:tcPr>
          <w:p w:rsidR="00944CF8" w:rsidRPr="00B9271F" w:rsidRDefault="00944CF8" w:rsidP="00D302FD">
            <w:pPr>
              <w:pStyle w:val="NormalWeb"/>
              <w:spacing w:after="0"/>
              <w:jc w:val="center"/>
              <w:rPr>
                <w:sz w:val="18"/>
                <w:szCs w:val="18"/>
              </w:rPr>
            </w:pPr>
            <w:r w:rsidRPr="00B9271F">
              <w:rPr>
                <w:sz w:val="18"/>
                <w:szCs w:val="18"/>
              </w:rPr>
              <w:t>6,7/6,4</w:t>
            </w:r>
          </w:p>
          <w:p w:rsidR="00944CF8" w:rsidRPr="00B9271F" w:rsidRDefault="00944CF8" w:rsidP="00D302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</w:tcPr>
          <w:p w:rsidR="00944CF8" w:rsidRPr="00B9271F" w:rsidRDefault="00944CF8" w:rsidP="00D302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271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6" w:type="dxa"/>
          </w:tcPr>
          <w:p w:rsidR="00944CF8" w:rsidRPr="00B9271F" w:rsidRDefault="00944CF8" w:rsidP="00D302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271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4" w:type="dxa"/>
          </w:tcPr>
          <w:p w:rsidR="00944CF8" w:rsidRPr="00B9271F" w:rsidRDefault="00944CF8" w:rsidP="00D302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2" w:type="dxa"/>
          </w:tcPr>
          <w:p w:rsidR="00944CF8" w:rsidRPr="00B9271F" w:rsidRDefault="00944CF8" w:rsidP="00D302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271F">
              <w:rPr>
                <w:rFonts w:ascii="Times New Roman" w:hAnsi="Times New Roman"/>
                <w:color w:val="000000"/>
                <w:sz w:val="18"/>
                <w:szCs w:val="18"/>
              </w:rPr>
              <w:t>Не установлены</w:t>
            </w:r>
          </w:p>
        </w:tc>
        <w:tc>
          <w:tcPr>
            <w:tcW w:w="1020" w:type="dxa"/>
          </w:tcPr>
          <w:p w:rsidR="00944CF8" w:rsidRPr="00B9271F" w:rsidRDefault="00944CF8" w:rsidP="00D302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271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I полугодие 2016</w:t>
            </w:r>
          </w:p>
        </w:tc>
        <w:tc>
          <w:tcPr>
            <w:tcW w:w="2371" w:type="dxa"/>
          </w:tcPr>
          <w:p w:rsidR="00944CF8" w:rsidRPr="00B9271F" w:rsidRDefault="00944CF8" w:rsidP="00D302FD">
            <w:pPr>
              <w:spacing w:after="0" w:line="240" w:lineRule="auto"/>
              <w:ind w:left="103" w:hanging="103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271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 Виноградова Г.А., ул.Республиканская, д.7, кв.13</w:t>
            </w:r>
          </w:p>
        </w:tc>
      </w:tr>
      <w:tr w:rsidR="00944CF8" w:rsidRPr="00686F94" w:rsidTr="002E6446">
        <w:trPr>
          <w:trHeight w:val="348"/>
        </w:trPr>
        <w:tc>
          <w:tcPr>
            <w:tcW w:w="480" w:type="dxa"/>
          </w:tcPr>
          <w:p w:rsidR="00944CF8" w:rsidRPr="00D302FD" w:rsidRDefault="00944CF8" w:rsidP="00EF14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302F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512" w:type="dxa"/>
          </w:tcPr>
          <w:p w:rsidR="00944CF8" w:rsidRDefault="00944CF8" w:rsidP="00EF149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44CF8" w:rsidRPr="00755B0A" w:rsidRDefault="00944CF8" w:rsidP="00EF149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55B0A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2" w:type="dxa"/>
          </w:tcPr>
          <w:p w:rsidR="00944CF8" w:rsidRPr="00B9271F" w:rsidRDefault="00944CF8" w:rsidP="00EF149C">
            <w:pPr>
              <w:pStyle w:val="NormalWeb"/>
              <w:spacing w:before="0" w:beforeAutospacing="0" w:after="0"/>
              <w:jc w:val="center"/>
              <w:rPr>
                <w:b/>
                <w:sz w:val="20"/>
                <w:szCs w:val="20"/>
              </w:rPr>
            </w:pPr>
            <w:r w:rsidRPr="00B9271F">
              <w:rPr>
                <w:b/>
                <w:sz w:val="20"/>
                <w:szCs w:val="20"/>
              </w:rPr>
              <w:t>Новый Кранострои</w:t>
            </w:r>
            <w:r>
              <w:rPr>
                <w:b/>
                <w:sz w:val="20"/>
                <w:szCs w:val="20"/>
              </w:rPr>
              <w:t>-</w:t>
            </w:r>
            <w:r w:rsidRPr="00B9271F">
              <w:rPr>
                <w:b/>
                <w:sz w:val="20"/>
                <w:szCs w:val="20"/>
              </w:rPr>
              <w:t xml:space="preserve">тельный завод – </w:t>
            </w:r>
          </w:p>
          <w:p w:rsidR="00944CF8" w:rsidRPr="00B9271F" w:rsidRDefault="00944CF8" w:rsidP="00EF149C">
            <w:pPr>
              <w:pStyle w:val="NormalWeb"/>
              <w:spacing w:before="0" w:beforeAutospacing="0" w:after="0"/>
              <w:jc w:val="center"/>
              <w:rPr>
                <w:b/>
                <w:sz w:val="20"/>
                <w:szCs w:val="20"/>
              </w:rPr>
            </w:pPr>
            <w:r w:rsidRPr="00B9271F">
              <w:rPr>
                <w:b/>
                <w:sz w:val="20"/>
                <w:szCs w:val="20"/>
              </w:rPr>
              <w:t>Ржев-2</w:t>
            </w:r>
          </w:p>
          <w:p w:rsidR="00944CF8" w:rsidRPr="00B9271F" w:rsidRDefault="00944CF8" w:rsidP="00EF149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</w:tcPr>
          <w:p w:rsidR="00944CF8" w:rsidRPr="00B9271F" w:rsidRDefault="00944CF8" w:rsidP="00EF149C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B9271F">
              <w:rPr>
                <w:sz w:val="18"/>
                <w:szCs w:val="18"/>
              </w:rPr>
              <w:t>Ржев-2</w:t>
            </w:r>
          </w:p>
          <w:p w:rsidR="00944CF8" w:rsidRPr="00B9271F" w:rsidRDefault="00944CF8" w:rsidP="00EF149C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B9271F">
              <w:rPr>
                <w:sz w:val="18"/>
                <w:szCs w:val="18"/>
              </w:rPr>
              <w:t>Мира</w:t>
            </w:r>
          </w:p>
          <w:p w:rsidR="00944CF8" w:rsidRPr="00B9271F" w:rsidRDefault="00944CF8" w:rsidP="00EF149C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B9271F">
              <w:rPr>
                <w:sz w:val="18"/>
                <w:szCs w:val="18"/>
              </w:rPr>
              <w:t>Горького</w:t>
            </w:r>
          </w:p>
          <w:p w:rsidR="00944CF8" w:rsidRPr="00B9271F" w:rsidRDefault="00944CF8" w:rsidP="00EF149C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B9271F">
              <w:rPr>
                <w:sz w:val="18"/>
                <w:szCs w:val="18"/>
              </w:rPr>
              <w:t>Калинина</w:t>
            </w:r>
          </w:p>
          <w:p w:rsidR="00944CF8" w:rsidRPr="00B9271F" w:rsidRDefault="00944CF8" w:rsidP="00EF149C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B9271F">
              <w:rPr>
                <w:sz w:val="18"/>
                <w:szCs w:val="18"/>
              </w:rPr>
              <w:t>Партизанская</w:t>
            </w:r>
          </w:p>
          <w:p w:rsidR="00944CF8" w:rsidRPr="00B9271F" w:rsidRDefault="00944CF8" w:rsidP="00EF149C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B9271F">
              <w:rPr>
                <w:sz w:val="18"/>
                <w:szCs w:val="18"/>
              </w:rPr>
              <w:t>Ленина</w:t>
            </w:r>
          </w:p>
          <w:p w:rsidR="00944CF8" w:rsidRPr="00B9271F" w:rsidRDefault="00944CF8" w:rsidP="00EF149C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B9271F">
              <w:rPr>
                <w:sz w:val="18"/>
                <w:szCs w:val="18"/>
              </w:rPr>
              <w:t>Советская площадь</w:t>
            </w:r>
          </w:p>
          <w:p w:rsidR="00944CF8" w:rsidRPr="00B9271F" w:rsidRDefault="00944CF8" w:rsidP="00EF149C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B9271F">
              <w:rPr>
                <w:sz w:val="18"/>
                <w:szCs w:val="18"/>
              </w:rPr>
              <w:t>Алексеева</w:t>
            </w:r>
          </w:p>
          <w:p w:rsidR="00944CF8" w:rsidRPr="00B9271F" w:rsidRDefault="00944CF8" w:rsidP="00EF149C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B9271F">
              <w:rPr>
                <w:sz w:val="18"/>
                <w:szCs w:val="18"/>
              </w:rPr>
              <w:t>Садовая</w:t>
            </w:r>
          </w:p>
          <w:p w:rsidR="00944CF8" w:rsidRDefault="00944CF8" w:rsidP="00EF149C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B9271F">
              <w:rPr>
                <w:sz w:val="18"/>
                <w:szCs w:val="18"/>
              </w:rPr>
              <w:t>Новый Кранострои</w:t>
            </w:r>
            <w:r>
              <w:rPr>
                <w:sz w:val="18"/>
                <w:szCs w:val="18"/>
              </w:rPr>
              <w:t>-</w:t>
            </w:r>
            <w:r w:rsidRPr="00B9271F">
              <w:rPr>
                <w:sz w:val="18"/>
                <w:szCs w:val="18"/>
              </w:rPr>
              <w:t>тельный завод</w:t>
            </w:r>
          </w:p>
          <w:p w:rsidR="00944CF8" w:rsidRDefault="00944CF8" w:rsidP="00EF149C">
            <w:pPr>
              <w:pStyle w:val="NormalWeb"/>
              <w:spacing w:before="0" w:beforeAutospacing="0" w:after="0"/>
              <w:jc w:val="center"/>
              <w:rPr>
                <w:color w:val="000000"/>
                <w:sz w:val="18"/>
                <w:szCs w:val="18"/>
              </w:rPr>
            </w:pPr>
          </w:p>
          <w:p w:rsidR="00944CF8" w:rsidRPr="00B9271F" w:rsidRDefault="00944CF8" w:rsidP="00EF149C">
            <w:pPr>
              <w:pStyle w:val="NormalWeb"/>
              <w:spacing w:before="0" w:beforeAutospacing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</w:tcPr>
          <w:p w:rsidR="00944CF8" w:rsidRPr="00B9271F" w:rsidRDefault="00944CF8" w:rsidP="00EF149C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B9271F">
              <w:rPr>
                <w:sz w:val="18"/>
                <w:szCs w:val="18"/>
              </w:rPr>
              <w:t>Вокзал Ржев-2</w:t>
            </w:r>
          </w:p>
          <w:p w:rsidR="00944CF8" w:rsidRPr="00B9271F" w:rsidRDefault="00944CF8" w:rsidP="00EF149C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B9271F">
              <w:rPr>
                <w:sz w:val="18"/>
                <w:szCs w:val="18"/>
              </w:rPr>
              <w:t>ул. Мира</w:t>
            </w:r>
          </w:p>
          <w:p w:rsidR="00944CF8" w:rsidRPr="00B9271F" w:rsidRDefault="00944CF8" w:rsidP="00EF149C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B9271F">
              <w:rPr>
                <w:sz w:val="18"/>
                <w:szCs w:val="18"/>
              </w:rPr>
              <w:t>пл.Мира</w:t>
            </w:r>
          </w:p>
          <w:p w:rsidR="00944CF8" w:rsidRPr="00B9271F" w:rsidRDefault="00944CF8" w:rsidP="00EF149C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B9271F">
              <w:rPr>
                <w:sz w:val="18"/>
                <w:szCs w:val="18"/>
              </w:rPr>
              <w:t>ул. Б.Спасская</w:t>
            </w:r>
          </w:p>
          <w:p w:rsidR="00944CF8" w:rsidRPr="00B9271F" w:rsidRDefault="00944CF8" w:rsidP="00EF149C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B9271F">
              <w:rPr>
                <w:sz w:val="18"/>
                <w:szCs w:val="18"/>
              </w:rPr>
              <w:t>ул. Ленина</w:t>
            </w:r>
          </w:p>
          <w:p w:rsidR="00944CF8" w:rsidRPr="00B9271F" w:rsidRDefault="00944CF8" w:rsidP="00EF149C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B9271F">
              <w:rPr>
                <w:sz w:val="18"/>
                <w:szCs w:val="18"/>
              </w:rPr>
              <w:t>Советская площадь</w:t>
            </w:r>
          </w:p>
          <w:p w:rsidR="00944CF8" w:rsidRPr="00B9271F" w:rsidRDefault="00944CF8" w:rsidP="00EF14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271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Краностроителей</w:t>
            </w:r>
          </w:p>
        </w:tc>
        <w:tc>
          <w:tcPr>
            <w:tcW w:w="668" w:type="dxa"/>
          </w:tcPr>
          <w:p w:rsidR="00944CF8" w:rsidRPr="00B9271F" w:rsidRDefault="00944CF8" w:rsidP="00EF149C">
            <w:pPr>
              <w:pStyle w:val="NormalWeb"/>
              <w:spacing w:after="0"/>
              <w:jc w:val="center"/>
              <w:rPr>
                <w:sz w:val="18"/>
                <w:szCs w:val="18"/>
              </w:rPr>
            </w:pPr>
            <w:r w:rsidRPr="00B9271F">
              <w:rPr>
                <w:sz w:val="18"/>
                <w:szCs w:val="18"/>
              </w:rPr>
              <w:t>4,8</w:t>
            </w:r>
          </w:p>
          <w:p w:rsidR="00944CF8" w:rsidRPr="00B9271F" w:rsidRDefault="00944CF8" w:rsidP="00EF14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</w:tcPr>
          <w:p w:rsidR="00944CF8" w:rsidRPr="00B9271F" w:rsidRDefault="00944CF8" w:rsidP="00EF14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271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6" w:type="dxa"/>
          </w:tcPr>
          <w:p w:rsidR="00944CF8" w:rsidRPr="00B9271F" w:rsidRDefault="00944CF8" w:rsidP="00EF14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271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4" w:type="dxa"/>
          </w:tcPr>
          <w:p w:rsidR="00944CF8" w:rsidRPr="00B9271F" w:rsidRDefault="00944CF8" w:rsidP="00EF14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2" w:type="dxa"/>
          </w:tcPr>
          <w:p w:rsidR="00944CF8" w:rsidRPr="00B9271F" w:rsidRDefault="00944CF8" w:rsidP="00EF14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271F">
              <w:rPr>
                <w:rFonts w:ascii="Times New Roman" w:hAnsi="Times New Roman"/>
                <w:color w:val="000000"/>
                <w:sz w:val="18"/>
                <w:szCs w:val="18"/>
              </w:rPr>
              <w:t>Не установлены</w:t>
            </w:r>
          </w:p>
        </w:tc>
        <w:tc>
          <w:tcPr>
            <w:tcW w:w="1020" w:type="dxa"/>
          </w:tcPr>
          <w:p w:rsidR="00944CF8" w:rsidRPr="00B9271F" w:rsidRDefault="00944CF8" w:rsidP="00EF14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271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I полугодие 2016</w:t>
            </w:r>
          </w:p>
        </w:tc>
        <w:tc>
          <w:tcPr>
            <w:tcW w:w="2371" w:type="dxa"/>
          </w:tcPr>
          <w:p w:rsidR="00944CF8" w:rsidRPr="00B9271F" w:rsidRDefault="00944CF8" w:rsidP="00D302FD">
            <w:pPr>
              <w:spacing w:after="0" w:line="240" w:lineRule="auto"/>
              <w:ind w:left="132" w:hanging="132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271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- Иванов Ю.В., </w:t>
            </w:r>
          </w:p>
          <w:p w:rsidR="00944CF8" w:rsidRDefault="00944CF8" w:rsidP="00D302FD">
            <w:pPr>
              <w:spacing w:after="0" w:line="240" w:lineRule="auto"/>
              <w:ind w:left="132" w:hanging="132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2-й Севастопольский</w:t>
            </w:r>
          </w:p>
          <w:p w:rsidR="00944CF8" w:rsidRPr="00B9271F" w:rsidRDefault="00944CF8" w:rsidP="00D302FD">
            <w:pPr>
              <w:spacing w:after="0" w:line="240" w:lineRule="auto"/>
              <w:ind w:left="132" w:hanging="132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B9271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переулок, д.7</w:t>
            </w:r>
          </w:p>
          <w:p w:rsidR="00944CF8" w:rsidRPr="00B9271F" w:rsidRDefault="00944CF8" w:rsidP="00D302FD">
            <w:pPr>
              <w:spacing w:after="0" w:line="240" w:lineRule="auto"/>
              <w:ind w:left="132" w:hanging="132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271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 Веселов А.В., ул.Энгельса, д.23</w:t>
            </w:r>
          </w:p>
          <w:p w:rsidR="00944CF8" w:rsidRPr="00B9271F" w:rsidRDefault="00944CF8" w:rsidP="00D302FD">
            <w:pPr>
              <w:spacing w:after="0" w:line="240" w:lineRule="auto"/>
              <w:ind w:left="132" w:hanging="132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271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 Патрикеев А.В., Первомайская, д.41, кв.10</w:t>
            </w:r>
          </w:p>
          <w:p w:rsidR="00944CF8" w:rsidRPr="00B9271F" w:rsidRDefault="00944CF8" w:rsidP="00D302FD">
            <w:pPr>
              <w:spacing w:after="0" w:line="240" w:lineRule="auto"/>
              <w:ind w:left="132" w:hanging="132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9271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 МУП «Автотранс»</w:t>
            </w:r>
          </w:p>
          <w:p w:rsidR="00944CF8" w:rsidRPr="00B9271F" w:rsidRDefault="00944CF8" w:rsidP="00D302FD">
            <w:pPr>
              <w:spacing w:after="0" w:line="240" w:lineRule="auto"/>
              <w:ind w:left="132" w:hanging="132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</w:t>
            </w:r>
            <w:hyperlink r:id="rId11" w:history="1">
              <w:r w:rsidRPr="00B9271F">
                <w:rPr>
                  <w:rStyle w:val="Hyperlink"/>
                  <w:rFonts w:ascii="Times New Roman" w:hAnsi="Times New Roman"/>
                  <w:iCs/>
                  <w:color w:val="000000"/>
                  <w:sz w:val="18"/>
                  <w:szCs w:val="18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944CF8" w:rsidRPr="00686F94" w:rsidTr="002E6446">
        <w:trPr>
          <w:trHeight w:val="348"/>
        </w:trPr>
        <w:tc>
          <w:tcPr>
            <w:tcW w:w="480" w:type="dxa"/>
          </w:tcPr>
          <w:p w:rsidR="00944CF8" w:rsidRPr="00D302FD" w:rsidRDefault="00944CF8" w:rsidP="00DC5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302F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512" w:type="dxa"/>
          </w:tcPr>
          <w:p w:rsidR="00944CF8" w:rsidRDefault="00944CF8" w:rsidP="00DC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44CF8" w:rsidRPr="00755B0A" w:rsidRDefault="00944CF8" w:rsidP="00DC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55B0A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4А</w:t>
            </w:r>
          </w:p>
        </w:tc>
        <w:tc>
          <w:tcPr>
            <w:tcW w:w="1702" w:type="dxa"/>
          </w:tcPr>
          <w:p w:rsidR="00944CF8" w:rsidRPr="000342B1" w:rsidRDefault="00944CF8" w:rsidP="00DC54E9">
            <w:pPr>
              <w:pStyle w:val="NormalWeb"/>
              <w:spacing w:after="0"/>
              <w:jc w:val="center"/>
              <w:rPr>
                <w:b/>
                <w:sz w:val="20"/>
                <w:szCs w:val="20"/>
              </w:rPr>
            </w:pPr>
            <w:r w:rsidRPr="000342B1">
              <w:rPr>
                <w:b/>
                <w:sz w:val="20"/>
                <w:szCs w:val="20"/>
              </w:rPr>
              <w:t>Старые краны  – Ржев-2</w:t>
            </w:r>
          </w:p>
          <w:p w:rsidR="00944CF8" w:rsidRPr="000342B1" w:rsidRDefault="00944CF8" w:rsidP="00DC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</w:tcPr>
          <w:p w:rsidR="00944CF8" w:rsidRPr="002655F2" w:rsidRDefault="00944CF8" w:rsidP="00DC54E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2655F2">
              <w:rPr>
                <w:sz w:val="18"/>
                <w:szCs w:val="18"/>
              </w:rPr>
              <w:t>Ржев-2</w:t>
            </w:r>
          </w:p>
          <w:p w:rsidR="00944CF8" w:rsidRPr="002655F2" w:rsidRDefault="00944CF8" w:rsidP="00DC54E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2655F2">
              <w:rPr>
                <w:sz w:val="18"/>
                <w:szCs w:val="18"/>
              </w:rPr>
              <w:t>Мира</w:t>
            </w:r>
          </w:p>
          <w:p w:rsidR="00944CF8" w:rsidRPr="002655F2" w:rsidRDefault="00944CF8" w:rsidP="00DC54E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2655F2">
              <w:rPr>
                <w:sz w:val="18"/>
                <w:szCs w:val="18"/>
              </w:rPr>
              <w:t>пл. Мира</w:t>
            </w:r>
          </w:p>
          <w:p w:rsidR="00944CF8" w:rsidRPr="002655F2" w:rsidRDefault="00944CF8" w:rsidP="00DC54E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2655F2">
              <w:rPr>
                <w:sz w:val="18"/>
                <w:szCs w:val="18"/>
              </w:rPr>
              <w:t>Горького</w:t>
            </w:r>
          </w:p>
          <w:p w:rsidR="00944CF8" w:rsidRPr="002655F2" w:rsidRDefault="00944CF8" w:rsidP="00DC54E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2655F2">
              <w:rPr>
                <w:sz w:val="18"/>
                <w:szCs w:val="18"/>
              </w:rPr>
              <w:t>Калинина</w:t>
            </w:r>
          </w:p>
          <w:p w:rsidR="00944CF8" w:rsidRPr="002655F2" w:rsidRDefault="00944CF8" w:rsidP="00DC54E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2655F2">
              <w:rPr>
                <w:sz w:val="18"/>
                <w:szCs w:val="18"/>
              </w:rPr>
              <w:t>Партизанская</w:t>
            </w:r>
          </w:p>
          <w:p w:rsidR="00944CF8" w:rsidRPr="002655F2" w:rsidRDefault="00944CF8" w:rsidP="00DC54E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2655F2">
              <w:rPr>
                <w:sz w:val="18"/>
                <w:szCs w:val="18"/>
              </w:rPr>
              <w:t>Ленина</w:t>
            </w:r>
          </w:p>
          <w:p w:rsidR="00944CF8" w:rsidRPr="002655F2" w:rsidRDefault="00944CF8" w:rsidP="00DC54E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2655F2">
              <w:rPr>
                <w:sz w:val="18"/>
                <w:szCs w:val="18"/>
              </w:rPr>
              <w:t>Советская площадь</w:t>
            </w:r>
          </w:p>
          <w:p w:rsidR="00944CF8" w:rsidRPr="002655F2" w:rsidRDefault="00944CF8" w:rsidP="00DC54E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2655F2">
              <w:rPr>
                <w:sz w:val="18"/>
                <w:szCs w:val="18"/>
              </w:rPr>
              <w:t>Магазин Спартак</w:t>
            </w:r>
          </w:p>
          <w:p w:rsidR="00944CF8" w:rsidRPr="002655F2" w:rsidRDefault="00944CF8" w:rsidP="00DC54E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2655F2">
              <w:rPr>
                <w:sz w:val="18"/>
                <w:szCs w:val="18"/>
              </w:rPr>
              <w:t>Пионерская</w:t>
            </w:r>
          </w:p>
          <w:p w:rsidR="00944CF8" w:rsidRPr="002655F2" w:rsidRDefault="00944CF8" w:rsidP="00DC54E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2655F2">
              <w:rPr>
                <w:sz w:val="18"/>
                <w:szCs w:val="18"/>
              </w:rPr>
              <w:t>Больничный городок</w:t>
            </w:r>
          </w:p>
          <w:p w:rsidR="00944CF8" w:rsidRDefault="00944CF8" w:rsidP="00DC54E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2655F2">
              <w:rPr>
                <w:sz w:val="18"/>
                <w:szCs w:val="18"/>
              </w:rPr>
              <w:t>Старые краны</w:t>
            </w:r>
          </w:p>
          <w:p w:rsidR="00944CF8" w:rsidRDefault="00944CF8" w:rsidP="00DC54E9">
            <w:pPr>
              <w:pStyle w:val="NormalWeb"/>
              <w:spacing w:before="0" w:beforeAutospacing="0" w:after="0"/>
              <w:jc w:val="center"/>
              <w:rPr>
                <w:color w:val="000000"/>
                <w:sz w:val="18"/>
                <w:szCs w:val="18"/>
              </w:rPr>
            </w:pPr>
          </w:p>
          <w:p w:rsidR="00944CF8" w:rsidRPr="002655F2" w:rsidRDefault="00944CF8" w:rsidP="00DC54E9">
            <w:pPr>
              <w:pStyle w:val="NormalWeb"/>
              <w:spacing w:before="0" w:beforeAutospacing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</w:tcPr>
          <w:p w:rsidR="00944CF8" w:rsidRPr="002655F2" w:rsidRDefault="00944CF8" w:rsidP="00DC54E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2655F2">
              <w:rPr>
                <w:sz w:val="18"/>
                <w:szCs w:val="18"/>
              </w:rPr>
              <w:t>Вокзал Ржев-2</w:t>
            </w:r>
          </w:p>
          <w:p w:rsidR="00944CF8" w:rsidRPr="002655F2" w:rsidRDefault="00944CF8" w:rsidP="00DC54E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2655F2">
              <w:rPr>
                <w:sz w:val="18"/>
                <w:szCs w:val="18"/>
              </w:rPr>
              <w:t>ул. Мира</w:t>
            </w:r>
          </w:p>
          <w:p w:rsidR="00944CF8" w:rsidRPr="002655F2" w:rsidRDefault="00944CF8" w:rsidP="00DC54E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2655F2">
              <w:rPr>
                <w:sz w:val="18"/>
                <w:szCs w:val="18"/>
              </w:rPr>
              <w:t>пл. Мира</w:t>
            </w:r>
          </w:p>
          <w:p w:rsidR="00944CF8" w:rsidRPr="002655F2" w:rsidRDefault="00944CF8" w:rsidP="00DC54E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2655F2">
              <w:rPr>
                <w:sz w:val="18"/>
                <w:szCs w:val="18"/>
              </w:rPr>
              <w:t>ул.Б.Спасская</w:t>
            </w:r>
          </w:p>
          <w:p w:rsidR="00944CF8" w:rsidRPr="002655F2" w:rsidRDefault="00944CF8" w:rsidP="00DC54E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2655F2">
              <w:rPr>
                <w:sz w:val="18"/>
                <w:szCs w:val="18"/>
              </w:rPr>
              <w:t>ул.Ленина</w:t>
            </w:r>
          </w:p>
          <w:p w:rsidR="00944CF8" w:rsidRPr="002655F2" w:rsidRDefault="00944CF8" w:rsidP="00DC54E9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2655F2">
              <w:rPr>
                <w:sz w:val="18"/>
                <w:szCs w:val="18"/>
              </w:rPr>
              <w:t>Советская площадь</w:t>
            </w:r>
          </w:p>
          <w:p w:rsidR="00944CF8" w:rsidRPr="002655F2" w:rsidRDefault="00944CF8" w:rsidP="00DC5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655F2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Краностроителей</w:t>
            </w:r>
          </w:p>
          <w:p w:rsidR="00944CF8" w:rsidRPr="002655F2" w:rsidRDefault="00944CF8" w:rsidP="00DC5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655F2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Садовая</w:t>
            </w:r>
          </w:p>
          <w:p w:rsidR="00944CF8" w:rsidRPr="002655F2" w:rsidRDefault="00944CF8" w:rsidP="00DC5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655F2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Заводское шоссе</w:t>
            </w:r>
          </w:p>
          <w:p w:rsidR="00944CF8" w:rsidRPr="002655F2" w:rsidRDefault="00944CF8" w:rsidP="00DC5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655F2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Старый Краностроительный завод</w:t>
            </w:r>
          </w:p>
        </w:tc>
        <w:tc>
          <w:tcPr>
            <w:tcW w:w="668" w:type="dxa"/>
          </w:tcPr>
          <w:p w:rsidR="00944CF8" w:rsidRPr="002655F2" w:rsidRDefault="00944CF8" w:rsidP="00DC54E9">
            <w:pPr>
              <w:pStyle w:val="NormalWeb"/>
              <w:spacing w:after="0"/>
              <w:jc w:val="center"/>
              <w:rPr>
                <w:sz w:val="18"/>
                <w:szCs w:val="18"/>
              </w:rPr>
            </w:pPr>
            <w:r w:rsidRPr="002655F2">
              <w:rPr>
                <w:sz w:val="18"/>
                <w:szCs w:val="18"/>
              </w:rPr>
              <w:t>4,8</w:t>
            </w:r>
          </w:p>
          <w:p w:rsidR="00944CF8" w:rsidRPr="002655F2" w:rsidRDefault="00944CF8" w:rsidP="00DC5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440" w:type="dxa"/>
          </w:tcPr>
          <w:p w:rsidR="00944CF8" w:rsidRPr="002655F2" w:rsidRDefault="00944CF8" w:rsidP="00DC5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655F2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6" w:type="dxa"/>
          </w:tcPr>
          <w:p w:rsidR="00944CF8" w:rsidRPr="002655F2" w:rsidRDefault="00944CF8" w:rsidP="00DC5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655F2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4" w:type="dxa"/>
          </w:tcPr>
          <w:p w:rsidR="00944CF8" w:rsidRPr="002655F2" w:rsidRDefault="00944CF8" w:rsidP="00DC5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2" w:type="dxa"/>
          </w:tcPr>
          <w:p w:rsidR="00944CF8" w:rsidRPr="002655F2" w:rsidRDefault="00944CF8" w:rsidP="00DC5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655F2">
              <w:rPr>
                <w:rFonts w:ascii="Times New Roman" w:hAnsi="Times New Roman"/>
                <w:color w:val="000000"/>
                <w:sz w:val="18"/>
                <w:szCs w:val="18"/>
              </w:rPr>
              <w:t>Не установлены</w:t>
            </w:r>
          </w:p>
        </w:tc>
        <w:tc>
          <w:tcPr>
            <w:tcW w:w="1020" w:type="dxa"/>
          </w:tcPr>
          <w:p w:rsidR="00944CF8" w:rsidRPr="002655F2" w:rsidRDefault="00944CF8" w:rsidP="00DC5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655F2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I полугодие 2016</w:t>
            </w:r>
          </w:p>
        </w:tc>
        <w:tc>
          <w:tcPr>
            <w:tcW w:w="2371" w:type="dxa"/>
          </w:tcPr>
          <w:p w:rsidR="00944CF8" w:rsidRPr="002655F2" w:rsidRDefault="00944CF8" w:rsidP="00D302FD">
            <w:pPr>
              <w:spacing w:after="0" w:line="240" w:lineRule="auto"/>
              <w:ind w:left="132" w:hanging="132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655F2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 Иванов Ю.В.,                   2-й Севастопольский пер., д.7</w:t>
            </w:r>
          </w:p>
          <w:p w:rsidR="00944CF8" w:rsidRPr="002655F2" w:rsidRDefault="00944CF8" w:rsidP="00DC54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944CF8" w:rsidRDefault="00944CF8" w:rsidP="00B02B69">
      <w:pPr>
        <w:spacing w:after="0" w:line="240" w:lineRule="auto"/>
      </w:pPr>
    </w:p>
    <w:tbl>
      <w:tblPr>
        <w:tblW w:w="1600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512"/>
        <w:gridCol w:w="1702"/>
        <w:gridCol w:w="2002"/>
        <w:gridCol w:w="1980"/>
        <w:gridCol w:w="668"/>
        <w:gridCol w:w="1440"/>
        <w:gridCol w:w="1436"/>
        <w:gridCol w:w="1084"/>
        <w:gridCol w:w="1312"/>
        <w:gridCol w:w="1020"/>
        <w:gridCol w:w="2371"/>
      </w:tblGrid>
      <w:tr w:rsidR="00944CF8" w:rsidRPr="00686F94" w:rsidTr="00B02B69">
        <w:trPr>
          <w:trHeight w:val="120"/>
        </w:trPr>
        <w:tc>
          <w:tcPr>
            <w:tcW w:w="480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512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2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27799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2002" w:type="dxa"/>
          </w:tcPr>
          <w:p w:rsidR="00944CF8" w:rsidRPr="00C27799" w:rsidRDefault="00944CF8" w:rsidP="00571E3D">
            <w:pPr>
              <w:pStyle w:val="NormalWeb"/>
              <w:spacing w:before="0" w:beforeAutospacing="0" w:after="0"/>
              <w:jc w:val="center"/>
              <w:rPr>
                <w:b/>
                <w:sz w:val="16"/>
                <w:szCs w:val="16"/>
              </w:rPr>
            </w:pPr>
            <w:r w:rsidRPr="00C27799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980" w:type="dxa"/>
          </w:tcPr>
          <w:p w:rsidR="00944CF8" w:rsidRPr="00C27799" w:rsidRDefault="00944CF8" w:rsidP="00571E3D">
            <w:pPr>
              <w:pStyle w:val="NormalWeb"/>
              <w:spacing w:before="0" w:beforeAutospacing="0" w:after="0"/>
              <w:jc w:val="center"/>
              <w:rPr>
                <w:b/>
                <w:sz w:val="16"/>
                <w:szCs w:val="16"/>
              </w:rPr>
            </w:pPr>
            <w:r w:rsidRPr="00C27799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668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27799">
              <w:rPr>
                <w:rFonts w:ascii="Times New Roman" w:hAnsi="Times New Roman"/>
                <w:b/>
                <w:sz w:val="16"/>
                <w:szCs w:val="16"/>
              </w:rPr>
              <w:t>6</w:t>
            </w:r>
          </w:p>
        </w:tc>
        <w:tc>
          <w:tcPr>
            <w:tcW w:w="1440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36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84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312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20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371" w:type="dxa"/>
          </w:tcPr>
          <w:p w:rsidR="00944CF8" w:rsidRPr="00C27799" w:rsidRDefault="00944CF8" w:rsidP="00571E3D">
            <w:pPr>
              <w:spacing w:after="0" w:line="240" w:lineRule="auto"/>
              <w:ind w:left="103" w:hanging="103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944CF8" w:rsidRPr="00686F94" w:rsidTr="002E6446">
        <w:trPr>
          <w:trHeight w:val="348"/>
        </w:trPr>
        <w:tc>
          <w:tcPr>
            <w:tcW w:w="480" w:type="dxa"/>
          </w:tcPr>
          <w:p w:rsidR="00944CF8" w:rsidRPr="002655F2" w:rsidRDefault="00944CF8" w:rsidP="005435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655F2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12" w:type="dxa"/>
          </w:tcPr>
          <w:p w:rsidR="00944CF8" w:rsidRDefault="00944CF8" w:rsidP="005435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44CF8" w:rsidRPr="00755B0A" w:rsidRDefault="00944CF8" w:rsidP="005435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55B0A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4Б</w:t>
            </w:r>
          </w:p>
        </w:tc>
        <w:tc>
          <w:tcPr>
            <w:tcW w:w="1702" w:type="dxa"/>
          </w:tcPr>
          <w:p w:rsidR="00944CF8" w:rsidRPr="002655F2" w:rsidRDefault="00944CF8" w:rsidP="005435BE">
            <w:pPr>
              <w:pStyle w:val="NormalWeb"/>
              <w:spacing w:after="0"/>
              <w:jc w:val="center"/>
              <w:rPr>
                <w:b/>
                <w:sz w:val="20"/>
                <w:szCs w:val="20"/>
              </w:rPr>
            </w:pPr>
            <w:r w:rsidRPr="002655F2">
              <w:rPr>
                <w:b/>
                <w:sz w:val="20"/>
                <w:szCs w:val="20"/>
              </w:rPr>
              <w:t>Новый Кранострои</w:t>
            </w:r>
            <w:r>
              <w:rPr>
                <w:b/>
                <w:sz w:val="20"/>
                <w:szCs w:val="20"/>
              </w:rPr>
              <w:t>-</w:t>
            </w:r>
            <w:r w:rsidRPr="002655F2">
              <w:rPr>
                <w:b/>
                <w:sz w:val="20"/>
                <w:szCs w:val="20"/>
              </w:rPr>
              <w:t>тельный завод – Ржев-2</w:t>
            </w:r>
          </w:p>
          <w:p w:rsidR="00944CF8" w:rsidRPr="00686F94" w:rsidRDefault="00944CF8" w:rsidP="005435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2" w:type="dxa"/>
          </w:tcPr>
          <w:p w:rsidR="00944CF8" w:rsidRPr="002655F2" w:rsidRDefault="00944CF8" w:rsidP="005435BE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2655F2">
              <w:rPr>
                <w:sz w:val="18"/>
                <w:szCs w:val="18"/>
              </w:rPr>
              <w:t>Новые Краны</w:t>
            </w:r>
          </w:p>
          <w:p w:rsidR="00944CF8" w:rsidRPr="002655F2" w:rsidRDefault="00944CF8" w:rsidP="005435BE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2655F2">
              <w:rPr>
                <w:sz w:val="18"/>
                <w:szCs w:val="18"/>
              </w:rPr>
              <w:t>Магазин Спартак</w:t>
            </w:r>
          </w:p>
          <w:p w:rsidR="00944CF8" w:rsidRPr="002655F2" w:rsidRDefault="00944CF8" w:rsidP="005435BE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2655F2">
              <w:rPr>
                <w:sz w:val="18"/>
                <w:szCs w:val="18"/>
              </w:rPr>
              <w:t>Разина</w:t>
            </w:r>
          </w:p>
          <w:p w:rsidR="00944CF8" w:rsidRPr="002655F2" w:rsidRDefault="00944CF8" w:rsidP="005435BE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2655F2">
              <w:rPr>
                <w:sz w:val="18"/>
                <w:szCs w:val="18"/>
              </w:rPr>
              <w:t>Городская поликлиника</w:t>
            </w:r>
          </w:p>
          <w:p w:rsidR="00944CF8" w:rsidRPr="002655F2" w:rsidRDefault="00944CF8" w:rsidP="005435BE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2655F2">
              <w:rPr>
                <w:sz w:val="18"/>
                <w:szCs w:val="18"/>
              </w:rPr>
              <w:t>Партизанская</w:t>
            </w:r>
          </w:p>
          <w:p w:rsidR="00944CF8" w:rsidRPr="002655F2" w:rsidRDefault="00944CF8" w:rsidP="005435BE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2655F2">
              <w:rPr>
                <w:sz w:val="18"/>
                <w:szCs w:val="18"/>
              </w:rPr>
              <w:t>Калинина</w:t>
            </w:r>
          </w:p>
          <w:p w:rsidR="00944CF8" w:rsidRPr="002655F2" w:rsidRDefault="00944CF8" w:rsidP="005435BE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2655F2">
              <w:rPr>
                <w:sz w:val="18"/>
                <w:szCs w:val="18"/>
              </w:rPr>
              <w:t>М.Горького</w:t>
            </w:r>
          </w:p>
          <w:p w:rsidR="00944CF8" w:rsidRPr="002655F2" w:rsidRDefault="00944CF8" w:rsidP="005435BE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2655F2">
              <w:rPr>
                <w:sz w:val="18"/>
                <w:szCs w:val="18"/>
              </w:rPr>
              <w:t>пл. Мира</w:t>
            </w:r>
          </w:p>
          <w:p w:rsidR="00944CF8" w:rsidRPr="002655F2" w:rsidRDefault="00944CF8" w:rsidP="005435BE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2655F2">
              <w:rPr>
                <w:sz w:val="18"/>
                <w:szCs w:val="18"/>
              </w:rPr>
              <w:t>ул. Мира</w:t>
            </w:r>
          </w:p>
          <w:p w:rsidR="00944CF8" w:rsidRPr="002655F2" w:rsidRDefault="00944CF8" w:rsidP="005435BE">
            <w:pPr>
              <w:pStyle w:val="NormalWeb"/>
              <w:spacing w:before="0" w:beforeAutospacing="0" w:after="0"/>
              <w:jc w:val="center"/>
              <w:rPr>
                <w:color w:val="000000"/>
                <w:sz w:val="18"/>
                <w:szCs w:val="18"/>
              </w:rPr>
            </w:pPr>
            <w:r w:rsidRPr="002655F2">
              <w:rPr>
                <w:sz w:val="18"/>
                <w:szCs w:val="18"/>
              </w:rPr>
              <w:t>Вокзал Ржев-2</w:t>
            </w:r>
          </w:p>
        </w:tc>
        <w:tc>
          <w:tcPr>
            <w:tcW w:w="1980" w:type="dxa"/>
          </w:tcPr>
          <w:p w:rsidR="00944CF8" w:rsidRPr="002655F2" w:rsidRDefault="00944CF8" w:rsidP="005435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655F2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Краностроителей</w:t>
            </w:r>
          </w:p>
          <w:p w:rsidR="00944CF8" w:rsidRPr="002655F2" w:rsidRDefault="00944CF8" w:rsidP="005435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655F2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Разина</w:t>
            </w:r>
          </w:p>
          <w:p w:rsidR="00944CF8" w:rsidRPr="002655F2" w:rsidRDefault="00944CF8" w:rsidP="005435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655F2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Грацинского</w:t>
            </w:r>
          </w:p>
          <w:p w:rsidR="00944CF8" w:rsidRPr="002655F2" w:rsidRDefault="00944CF8" w:rsidP="005435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655F2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ул.Б.Спасская</w:t>
            </w:r>
          </w:p>
          <w:p w:rsidR="00944CF8" w:rsidRPr="002655F2" w:rsidRDefault="00944CF8" w:rsidP="005435BE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2655F2">
              <w:rPr>
                <w:sz w:val="18"/>
                <w:szCs w:val="18"/>
              </w:rPr>
              <w:t>пл. Мира</w:t>
            </w:r>
          </w:p>
          <w:p w:rsidR="00944CF8" w:rsidRPr="002655F2" w:rsidRDefault="00944CF8" w:rsidP="005435BE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2655F2">
              <w:rPr>
                <w:sz w:val="18"/>
                <w:szCs w:val="18"/>
              </w:rPr>
              <w:t>ул. Мира</w:t>
            </w:r>
          </w:p>
          <w:p w:rsidR="00944CF8" w:rsidRPr="002655F2" w:rsidRDefault="00944CF8" w:rsidP="005435BE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2655F2">
              <w:rPr>
                <w:sz w:val="18"/>
                <w:szCs w:val="18"/>
              </w:rPr>
              <w:t>Вокзал Ржев-2</w:t>
            </w:r>
          </w:p>
          <w:p w:rsidR="00944CF8" w:rsidRPr="002655F2" w:rsidRDefault="00944CF8" w:rsidP="005435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944CF8" w:rsidRPr="002655F2" w:rsidRDefault="00944CF8" w:rsidP="005435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68" w:type="dxa"/>
          </w:tcPr>
          <w:p w:rsidR="00944CF8" w:rsidRPr="002655F2" w:rsidRDefault="00944CF8" w:rsidP="005435BE">
            <w:pPr>
              <w:pStyle w:val="NormalWeb"/>
              <w:spacing w:after="0"/>
              <w:jc w:val="center"/>
              <w:rPr>
                <w:sz w:val="18"/>
                <w:szCs w:val="18"/>
              </w:rPr>
            </w:pPr>
            <w:r w:rsidRPr="002655F2">
              <w:rPr>
                <w:sz w:val="18"/>
                <w:szCs w:val="18"/>
              </w:rPr>
              <w:t>4,8</w:t>
            </w:r>
          </w:p>
          <w:p w:rsidR="00944CF8" w:rsidRPr="002655F2" w:rsidRDefault="00944CF8" w:rsidP="005435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</w:tcPr>
          <w:p w:rsidR="00944CF8" w:rsidRPr="002655F2" w:rsidRDefault="00944CF8" w:rsidP="005435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655F2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6" w:type="dxa"/>
          </w:tcPr>
          <w:p w:rsidR="00944CF8" w:rsidRPr="002655F2" w:rsidRDefault="00944CF8" w:rsidP="005435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655F2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4" w:type="dxa"/>
          </w:tcPr>
          <w:p w:rsidR="00944CF8" w:rsidRPr="002655F2" w:rsidRDefault="00944CF8" w:rsidP="005435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2" w:type="dxa"/>
          </w:tcPr>
          <w:p w:rsidR="00944CF8" w:rsidRPr="002655F2" w:rsidRDefault="00944CF8" w:rsidP="005435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655F2">
              <w:rPr>
                <w:rFonts w:ascii="Times New Roman" w:hAnsi="Times New Roman"/>
                <w:color w:val="000000"/>
                <w:sz w:val="18"/>
                <w:szCs w:val="18"/>
              </w:rPr>
              <w:t>Не установлены</w:t>
            </w:r>
          </w:p>
        </w:tc>
        <w:tc>
          <w:tcPr>
            <w:tcW w:w="1020" w:type="dxa"/>
          </w:tcPr>
          <w:p w:rsidR="00944CF8" w:rsidRPr="002655F2" w:rsidRDefault="00944CF8" w:rsidP="005435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655F2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I полугодие 2016</w:t>
            </w:r>
          </w:p>
        </w:tc>
        <w:tc>
          <w:tcPr>
            <w:tcW w:w="2371" w:type="dxa"/>
          </w:tcPr>
          <w:p w:rsidR="00944CF8" w:rsidRPr="002655F2" w:rsidRDefault="00944CF8" w:rsidP="002655F2">
            <w:pPr>
              <w:spacing w:after="0" w:line="240" w:lineRule="auto"/>
              <w:ind w:left="132" w:hanging="132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655F2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- Иванов Ю.В.,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                </w:t>
            </w:r>
            <w:r w:rsidRPr="002655F2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2-й Севастопольский пер., д.7</w:t>
            </w:r>
          </w:p>
          <w:p w:rsidR="00944CF8" w:rsidRPr="002655F2" w:rsidRDefault="00944CF8" w:rsidP="005435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44CF8" w:rsidRPr="00686F94" w:rsidTr="002E6446">
        <w:trPr>
          <w:trHeight w:val="348"/>
        </w:trPr>
        <w:tc>
          <w:tcPr>
            <w:tcW w:w="480" w:type="dxa"/>
          </w:tcPr>
          <w:p w:rsidR="00944CF8" w:rsidRPr="00695A61" w:rsidRDefault="00944CF8" w:rsidP="00EA44F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95A6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12" w:type="dxa"/>
          </w:tcPr>
          <w:p w:rsidR="00944CF8" w:rsidRDefault="00944CF8" w:rsidP="00EA44F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44CF8" w:rsidRPr="00695A61" w:rsidRDefault="00944CF8" w:rsidP="00EA44F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95A6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02" w:type="dxa"/>
          </w:tcPr>
          <w:p w:rsidR="00944CF8" w:rsidRPr="00695A61" w:rsidRDefault="00944CF8" w:rsidP="00EA44F1">
            <w:pPr>
              <w:pStyle w:val="NormalWeb"/>
              <w:spacing w:before="0" w:beforeAutospacing="0" w:after="0"/>
              <w:jc w:val="center"/>
              <w:rPr>
                <w:b/>
                <w:sz w:val="20"/>
                <w:szCs w:val="20"/>
              </w:rPr>
            </w:pPr>
            <w:r w:rsidRPr="00695A61">
              <w:rPr>
                <w:b/>
                <w:sz w:val="20"/>
                <w:szCs w:val="20"/>
              </w:rPr>
              <w:t>Мебельный комбинат –</w:t>
            </w:r>
          </w:p>
          <w:p w:rsidR="00944CF8" w:rsidRPr="00695A61" w:rsidRDefault="00944CF8" w:rsidP="00EA44F1">
            <w:pPr>
              <w:pStyle w:val="NormalWeb"/>
              <w:spacing w:before="0" w:beforeAutospacing="0" w:after="0"/>
              <w:jc w:val="center"/>
              <w:rPr>
                <w:b/>
                <w:sz w:val="20"/>
                <w:szCs w:val="20"/>
              </w:rPr>
            </w:pPr>
            <w:r w:rsidRPr="00695A61">
              <w:rPr>
                <w:b/>
                <w:sz w:val="20"/>
                <w:szCs w:val="20"/>
              </w:rPr>
              <w:t xml:space="preserve"> Новые Краны</w:t>
            </w:r>
          </w:p>
          <w:p w:rsidR="00944CF8" w:rsidRPr="00695A61" w:rsidRDefault="00944CF8" w:rsidP="00EA44F1">
            <w:pPr>
              <w:pStyle w:val="NormalWeb"/>
              <w:spacing w:before="0" w:beforeAutospacing="0" w:after="0"/>
              <w:jc w:val="center"/>
              <w:rPr>
                <w:b/>
                <w:sz w:val="20"/>
                <w:szCs w:val="20"/>
              </w:rPr>
            </w:pPr>
          </w:p>
          <w:p w:rsidR="00944CF8" w:rsidRPr="00695A61" w:rsidRDefault="00944CF8" w:rsidP="00EA44F1">
            <w:pPr>
              <w:pStyle w:val="NormalWeb"/>
              <w:spacing w:before="0" w:beforeAutospacing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02" w:type="dxa"/>
          </w:tcPr>
          <w:p w:rsidR="00944CF8" w:rsidRPr="00695A61" w:rsidRDefault="00944CF8" w:rsidP="00EA44F1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695A61">
              <w:rPr>
                <w:sz w:val="18"/>
                <w:szCs w:val="18"/>
              </w:rPr>
              <w:t xml:space="preserve"> Новый Краностроительный завод</w:t>
            </w:r>
          </w:p>
          <w:p w:rsidR="00944CF8" w:rsidRPr="00695A61" w:rsidRDefault="00944CF8" w:rsidP="00EA44F1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695A61">
              <w:rPr>
                <w:sz w:val="18"/>
                <w:szCs w:val="18"/>
              </w:rPr>
              <w:t>Садовая</w:t>
            </w:r>
          </w:p>
          <w:p w:rsidR="00944CF8" w:rsidRPr="00695A61" w:rsidRDefault="00944CF8" w:rsidP="00EA44F1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695A61">
              <w:rPr>
                <w:sz w:val="18"/>
                <w:szCs w:val="18"/>
              </w:rPr>
              <w:t>Алексеева</w:t>
            </w:r>
          </w:p>
          <w:p w:rsidR="00944CF8" w:rsidRPr="00695A61" w:rsidRDefault="00944CF8" w:rsidP="00EA44F1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695A61">
              <w:rPr>
                <w:sz w:val="18"/>
                <w:szCs w:val="18"/>
              </w:rPr>
              <w:t>Советская площадь</w:t>
            </w:r>
          </w:p>
          <w:p w:rsidR="00944CF8" w:rsidRPr="00695A61" w:rsidRDefault="00944CF8" w:rsidP="00EA44F1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695A61">
              <w:rPr>
                <w:sz w:val="18"/>
                <w:szCs w:val="18"/>
              </w:rPr>
              <w:t>Гостиница</w:t>
            </w:r>
          </w:p>
          <w:p w:rsidR="00944CF8" w:rsidRPr="00695A61" w:rsidRDefault="00944CF8" w:rsidP="00EA44F1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695A61">
              <w:rPr>
                <w:sz w:val="18"/>
                <w:szCs w:val="18"/>
              </w:rPr>
              <w:t>Ленина</w:t>
            </w:r>
          </w:p>
          <w:p w:rsidR="00944CF8" w:rsidRPr="00695A61" w:rsidRDefault="00944CF8" w:rsidP="00EA44F1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695A61">
              <w:rPr>
                <w:sz w:val="18"/>
                <w:szCs w:val="18"/>
              </w:rPr>
              <w:t>Калининские дома</w:t>
            </w:r>
          </w:p>
          <w:p w:rsidR="00944CF8" w:rsidRPr="00695A61" w:rsidRDefault="00944CF8" w:rsidP="00EA44F1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695A61">
              <w:rPr>
                <w:sz w:val="18"/>
                <w:szCs w:val="18"/>
              </w:rPr>
              <w:t>Клуб РМЗ</w:t>
            </w:r>
          </w:p>
          <w:p w:rsidR="00944CF8" w:rsidRPr="00695A61" w:rsidRDefault="00944CF8" w:rsidP="00EA44F1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695A61">
              <w:rPr>
                <w:sz w:val="18"/>
                <w:szCs w:val="18"/>
              </w:rPr>
              <w:t>Ржев-1</w:t>
            </w:r>
          </w:p>
          <w:p w:rsidR="00944CF8" w:rsidRPr="00695A61" w:rsidRDefault="00944CF8" w:rsidP="00EA44F1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695A61">
              <w:rPr>
                <w:sz w:val="18"/>
                <w:szCs w:val="18"/>
              </w:rPr>
              <w:t>Завод РМЗ</w:t>
            </w:r>
          </w:p>
          <w:p w:rsidR="00944CF8" w:rsidRPr="00695A61" w:rsidRDefault="00944CF8" w:rsidP="00EA44F1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695A61">
              <w:rPr>
                <w:sz w:val="18"/>
                <w:szCs w:val="18"/>
              </w:rPr>
              <w:t>Магазин «Светофор»</w:t>
            </w:r>
          </w:p>
          <w:p w:rsidR="00944CF8" w:rsidRPr="00695A61" w:rsidRDefault="00944CF8" w:rsidP="00EA44F1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695A61">
              <w:rPr>
                <w:sz w:val="18"/>
                <w:szCs w:val="18"/>
              </w:rPr>
              <w:t>Магазин</w:t>
            </w:r>
          </w:p>
          <w:p w:rsidR="00944CF8" w:rsidRPr="00205331" w:rsidRDefault="00944CF8" w:rsidP="00EA44F1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205331">
              <w:rPr>
                <w:sz w:val="18"/>
                <w:szCs w:val="18"/>
              </w:rPr>
              <w:t>Кирпичный завод</w:t>
            </w:r>
          </w:p>
          <w:p w:rsidR="00944CF8" w:rsidRPr="00205331" w:rsidRDefault="00944CF8" w:rsidP="00EA44F1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205331">
              <w:rPr>
                <w:sz w:val="18"/>
                <w:szCs w:val="18"/>
              </w:rPr>
              <w:t>Точка</w:t>
            </w:r>
          </w:p>
          <w:p w:rsidR="00944CF8" w:rsidRPr="00205331" w:rsidRDefault="00944CF8" w:rsidP="00205331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205331">
              <w:rPr>
                <w:sz w:val="18"/>
                <w:szCs w:val="18"/>
              </w:rPr>
              <w:t>Мебельный комбинат</w:t>
            </w:r>
          </w:p>
        </w:tc>
        <w:tc>
          <w:tcPr>
            <w:tcW w:w="1980" w:type="dxa"/>
          </w:tcPr>
          <w:p w:rsidR="00944CF8" w:rsidRPr="00695A61" w:rsidRDefault="00944CF8" w:rsidP="00EA44F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95A6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Краностроителей</w:t>
            </w:r>
          </w:p>
          <w:p w:rsidR="00944CF8" w:rsidRPr="00695A61" w:rsidRDefault="00944CF8" w:rsidP="00EA44F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95A6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Разина</w:t>
            </w:r>
          </w:p>
          <w:p w:rsidR="00944CF8" w:rsidRPr="00695A61" w:rsidRDefault="00944CF8" w:rsidP="00EA44F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95A6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Бехтерева</w:t>
            </w:r>
          </w:p>
          <w:p w:rsidR="00944CF8" w:rsidRPr="00695A61" w:rsidRDefault="00944CF8" w:rsidP="00EA44F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95A6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Ленина</w:t>
            </w:r>
          </w:p>
          <w:p w:rsidR="00944CF8" w:rsidRPr="00695A61" w:rsidRDefault="00944CF8" w:rsidP="00EA44F1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695A61">
              <w:rPr>
                <w:sz w:val="18"/>
                <w:szCs w:val="18"/>
              </w:rPr>
              <w:t>ул. Ленинградское шоссе</w:t>
            </w:r>
          </w:p>
          <w:p w:rsidR="00944CF8" w:rsidRPr="00695A61" w:rsidRDefault="00944CF8" w:rsidP="00EA44F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5A61">
              <w:rPr>
                <w:rFonts w:ascii="Times New Roman" w:hAnsi="Times New Roman"/>
                <w:color w:val="000000"/>
                <w:sz w:val="18"/>
                <w:szCs w:val="18"/>
              </w:rPr>
              <w:t>Осташковское шоссе</w:t>
            </w:r>
          </w:p>
          <w:p w:rsidR="00944CF8" w:rsidRPr="00695A61" w:rsidRDefault="00944CF8" w:rsidP="00EA44F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5A61">
              <w:rPr>
                <w:rFonts w:ascii="Times New Roman" w:hAnsi="Times New Roman"/>
                <w:color w:val="000000"/>
                <w:sz w:val="18"/>
                <w:szCs w:val="18"/>
              </w:rPr>
              <w:t>Осташковский проезд</w:t>
            </w:r>
          </w:p>
          <w:p w:rsidR="00944CF8" w:rsidRPr="00695A61" w:rsidRDefault="00944CF8" w:rsidP="00EA44F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95A61">
              <w:rPr>
                <w:rFonts w:ascii="Times New Roman" w:hAnsi="Times New Roman"/>
                <w:color w:val="000000"/>
                <w:sz w:val="18"/>
                <w:szCs w:val="18"/>
              </w:rPr>
              <w:t>ул.Центральная</w:t>
            </w:r>
          </w:p>
        </w:tc>
        <w:tc>
          <w:tcPr>
            <w:tcW w:w="668" w:type="dxa"/>
          </w:tcPr>
          <w:p w:rsidR="00944CF8" w:rsidRPr="00695A61" w:rsidRDefault="00944CF8" w:rsidP="00EA44F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95A6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7,3</w:t>
            </w:r>
          </w:p>
        </w:tc>
        <w:tc>
          <w:tcPr>
            <w:tcW w:w="1440" w:type="dxa"/>
          </w:tcPr>
          <w:p w:rsidR="00944CF8" w:rsidRPr="00695A61" w:rsidRDefault="00944CF8" w:rsidP="00EA44F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95A6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6" w:type="dxa"/>
          </w:tcPr>
          <w:p w:rsidR="00944CF8" w:rsidRPr="00695A61" w:rsidRDefault="00944CF8" w:rsidP="00EA44F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95A6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4" w:type="dxa"/>
          </w:tcPr>
          <w:p w:rsidR="00944CF8" w:rsidRPr="00695A61" w:rsidRDefault="00944CF8" w:rsidP="00EA44F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2" w:type="dxa"/>
          </w:tcPr>
          <w:p w:rsidR="00944CF8" w:rsidRPr="00695A61" w:rsidRDefault="00944CF8" w:rsidP="00EA44F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95A61">
              <w:rPr>
                <w:rFonts w:ascii="Times New Roman" w:hAnsi="Times New Roman"/>
                <w:color w:val="000000"/>
                <w:sz w:val="18"/>
                <w:szCs w:val="18"/>
              </w:rPr>
              <w:t>Не установлены</w:t>
            </w:r>
          </w:p>
        </w:tc>
        <w:tc>
          <w:tcPr>
            <w:tcW w:w="1020" w:type="dxa"/>
          </w:tcPr>
          <w:p w:rsidR="00944CF8" w:rsidRPr="00695A61" w:rsidRDefault="00944CF8" w:rsidP="00EA44F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95A6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I полугодие 2016</w:t>
            </w:r>
          </w:p>
        </w:tc>
        <w:tc>
          <w:tcPr>
            <w:tcW w:w="2371" w:type="dxa"/>
          </w:tcPr>
          <w:p w:rsidR="00944CF8" w:rsidRPr="00695A61" w:rsidRDefault="00944CF8" w:rsidP="00695A61">
            <w:pPr>
              <w:spacing w:after="0" w:line="240" w:lineRule="auto"/>
              <w:ind w:left="132" w:hanging="132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95A6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- Лебедев А.Е.,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               </w:t>
            </w:r>
            <w:r w:rsidRPr="00695A6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Большевистская, д.9/16, кв.100</w:t>
            </w:r>
          </w:p>
          <w:p w:rsidR="00944CF8" w:rsidRPr="00695A61" w:rsidRDefault="00944CF8" w:rsidP="00695A61">
            <w:pPr>
              <w:spacing w:after="0" w:line="240" w:lineRule="auto"/>
              <w:ind w:left="132" w:hanging="132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95A6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- Иванов Ю.В.,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                </w:t>
            </w:r>
            <w:r w:rsidRPr="00695A6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2-й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695A6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Севастопольский пер., д.7</w:t>
            </w:r>
          </w:p>
          <w:p w:rsidR="00944CF8" w:rsidRPr="00695A61" w:rsidRDefault="00944CF8" w:rsidP="00695A61">
            <w:pPr>
              <w:spacing w:after="0" w:line="240" w:lineRule="auto"/>
              <w:ind w:left="132" w:hanging="132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95A6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 Данильянц И. В., ул.Щорса, д.16</w:t>
            </w:r>
          </w:p>
          <w:p w:rsidR="00944CF8" w:rsidRPr="00695A61" w:rsidRDefault="00944CF8" w:rsidP="00695A61">
            <w:pPr>
              <w:spacing w:after="0" w:line="240" w:lineRule="auto"/>
              <w:ind w:left="132" w:hanging="132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95A6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 Патрикеев А.В.,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695A6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Первомайская, д.41, кв.10</w:t>
            </w:r>
          </w:p>
          <w:p w:rsidR="00944CF8" w:rsidRPr="00695A61" w:rsidRDefault="00944CF8" w:rsidP="00695A61">
            <w:pPr>
              <w:spacing w:after="0" w:line="240" w:lineRule="auto"/>
              <w:ind w:left="132" w:hanging="132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95A6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 Виноградова Г.А., ул.Республиканская, д.7, кв.13</w:t>
            </w:r>
          </w:p>
          <w:p w:rsidR="00944CF8" w:rsidRPr="00695A61" w:rsidRDefault="00944CF8" w:rsidP="00695A61">
            <w:pPr>
              <w:spacing w:after="0" w:line="240" w:lineRule="auto"/>
              <w:ind w:left="132" w:hanging="132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95A6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- МУП «Автотранс»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        </w:t>
            </w:r>
            <w:r w:rsidRPr="00695A6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г. Ржева </w:t>
            </w:r>
          </w:p>
          <w:p w:rsidR="00944CF8" w:rsidRPr="00695A61" w:rsidRDefault="00944CF8" w:rsidP="00695A61">
            <w:pPr>
              <w:spacing w:after="0" w:line="240" w:lineRule="auto"/>
              <w:ind w:left="132" w:hanging="132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 xml:space="preserve">   </w:t>
            </w:r>
            <w:hyperlink r:id="rId12" w:history="1">
              <w:r w:rsidRPr="00695A61">
                <w:rPr>
                  <w:rStyle w:val="Hyperlink"/>
                  <w:rFonts w:ascii="Times New Roman" w:hAnsi="Times New Roman"/>
                  <w:iCs/>
                  <w:color w:val="000000"/>
                  <w:sz w:val="18"/>
                  <w:szCs w:val="18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944CF8" w:rsidRPr="00686F94" w:rsidTr="002E6446">
        <w:trPr>
          <w:trHeight w:val="348"/>
        </w:trPr>
        <w:tc>
          <w:tcPr>
            <w:tcW w:w="480" w:type="dxa"/>
          </w:tcPr>
          <w:p w:rsidR="00944CF8" w:rsidRPr="00CA1FB0" w:rsidRDefault="00944CF8" w:rsidP="00BD4A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1FB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11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12" w:type="dxa"/>
          </w:tcPr>
          <w:p w:rsidR="00944CF8" w:rsidRPr="00755B0A" w:rsidRDefault="00944CF8" w:rsidP="00BD4AF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55B0A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7А</w:t>
            </w:r>
          </w:p>
        </w:tc>
        <w:tc>
          <w:tcPr>
            <w:tcW w:w="1702" w:type="dxa"/>
          </w:tcPr>
          <w:p w:rsidR="00944CF8" w:rsidRPr="00CA1FB0" w:rsidRDefault="00944CF8" w:rsidP="00BD4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1FB0">
              <w:rPr>
                <w:rFonts w:ascii="Times New Roman" w:hAnsi="Times New Roman"/>
                <w:b/>
                <w:sz w:val="20"/>
                <w:szCs w:val="20"/>
              </w:rPr>
              <w:t>Мебельный комбинат –</w:t>
            </w:r>
          </w:p>
          <w:p w:rsidR="00944CF8" w:rsidRPr="00CA1FB0" w:rsidRDefault="00944CF8" w:rsidP="00BD4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1FB0">
              <w:rPr>
                <w:rFonts w:ascii="Times New Roman" w:hAnsi="Times New Roman"/>
                <w:b/>
                <w:sz w:val="20"/>
                <w:szCs w:val="20"/>
              </w:rPr>
              <w:t xml:space="preserve"> Старые Краны</w:t>
            </w:r>
          </w:p>
        </w:tc>
        <w:tc>
          <w:tcPr>
            <w:tcW w:w="2002" w:type="dxa"/>
          </w:tcPr>
          <w:p w:rsidR="00944CF8" w:rsidRPr="000743E5" w:rsidRDefault="00944CF8" w:rsidP="00BD4AFD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Старые краны</w:t>
            </w:r>
          </w:p>
          <w:p w:rsidR="00944CF8" w:rsidRPr="000743E5" w:rsidRDefault="00944CF8" w:rsidP="00BD4AFD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Больничный городок</w:t>
            </w:r>
          </w:p>
          <w:p w:rsidR="00944CF8" w:rsidRPr="000743E5" w:rsidRDefault="00944CF8" w:rsidP="00BD4AFD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Пионерская</w:t>
            </w:r>
          </w:p>
          <w:p w:rsidR="00944CF8" w:rsidRPr="000743E5" w:rsidRDefault="00944CF8" w:rsidP="00BD4AFD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Садовая</w:t>
            </w:r>
          </w:p>
          <w:p w:rsidR="00944CF8" w:rsidRPr="000743E5" w:rsidRDefault="00944CF8" w:rsidP="00BD4AFD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Алексеева</w:t>
            </w:r>
          </w:p>
          <w:p w:rsidR="00944CF8" w:rsidRPr="000743E5" w:rsidRDefault="00944CF8" w:rsidP="00BD4AFD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Советская площадь</w:t>
            </w:r>
          </w:p>
          <w:p w:rsidR="00944CF8" w:rsidRPr="000743E5" w:rsidRDefault="00944CF8" w:rsidP="00BD4AFD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Гостиница «Ржев»</w:t>
            </w:r>
          </w:p>
          <w:p w:rsidR="00944CF8" w:rsidRPr="000743E5" w:rsidRDefault="00944CF8" w:rsidP="00BD4AFD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Ленина</w:t>
            </w:r>
          </w:p>
          <w:p w:rsidR="00944CF8" w:rsidRPr="000743E5" w:rsidRDefault="00944CF8" w:rsidP="00BD4AFD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Калининские дома</w:t>
            </w:r>
          </w:p>
          <w:p w:rsidR="00944CF8" w:rsidRPr="000743E5" w:rsidRDefault="00944CF8" w:rsidP="00BD4AFD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Клуб РМЗ</w:t>
            </w:r>
          </w:p>
          <w:p w:rsidR="00944CF8" w:rsidRPr="000743E5" w:rsidRDefault="00944CF8" w:rsidP="00BD4AFD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Ржев-1</w:t>
            </w:r>
          </w:p>
          <w:p w:rsidR="00944CF8" w:rsidRPr="000743E5" w:rsidRDefault="00944CF8" w:rsidP="00BD4AFD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Завод РМЗ</w:t>
            </w:r>
          </w:p>
          <w:p w:rsidR="00944CF8" w:rsidRPr="000743E5" w:rsidRDefault="00944CF8" w:rsidP="00BD4AFD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Магазин «Светофор»</w:t>
            </w:r>
          </w:p>
          <w:p w:rsidR="00944CF8" w:rsidRPr="000743E5" w:rsidRDefault="00944CF8" w:rsidP="00BD4AFD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Магазин</w:t>
            </w:r>
          </w:p>
          <w:p w:rsidR="00944CF8" w:rsidRPr="000743E5" w:rsidRDefault="00944CF8" w:rsidP="00BD4AFD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Кирпичный завод</w:t>
            </w:r>
          </w:p>
          <w:p w:rsidR="00944CF8" w:rsidRPr="00205331" w:rsidRDefault="00944CF8" w:rsidP="00BD4AFD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205331">
              <w:rPr>
                <w:sz w:val="18"/>
                <w:szCs w:val="18"/>
              </w:rPr>
              <w:t>Точка</w:t>
            </w:r>
          </w:p>
          <w:p w:rsidR="00944CF8" w:rsidRPr="00205331" w:rsidRDefault="00944CF8" w:rsidP="00205331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205331">
              <w:rPr>
                <w:sz w:val="18"/>
                <w:szCs w:val="18"/>
              </w:rPr>
              <w:t>Мебельный комбинат</w:t>
            </w:r>
          </w:p>
        </w:tc>
        <w:tc>
          <w:tcPr>
            <w:tcW w:w="1980" w:type="dxa"/>
          </w:tcPr>
          <w:p w:rsidR="00944CF8" w:rsidRPr="000743E5" w:rsidRDefault="00944CF8" w:rsidP="00BD4AFD">
            <w:pPr>
              <w:pStyle w:val="NormalWeb"/>
              <w:spacing w:before="0" w:beforeAutospacing="0" w:after="0"/>
              <w:ind w:left="-108" w:right="-108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Старые краны</w:t>
            </w:r>
          </w:p>
          <w:p w:rsidR="00944CF8" w:rsidRPr="000743E5" w:rsidRDefault="00944CF8" w:rsidP="00BD4AFD">
            <w:pPr>
              <w:pStyle w:val="NormalWeb"/>
              <w:spacing w:before="0" w:beforeAutospacing="0" w:after="0"/>
              <w:ind w:left="-108" w:right="-108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ул. Заводское шоссе</w:t>
            </w:r>
          </w:p>
          <w:p w:rsidR="00944CF8" w:rsidRPr="000743E5" w:rsidRDefault="00944CF8" w:rsidP="00BD4AFD">
            <w:pPr>
              <w:pStyle w:val="NormalWeb"/>
              <w:spacing w:before="0" w:beforeAutospacing="0" w:after="0"/>
              <w:ind w:left="-108" w:right="-108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ул. Садовая</w:t>
            </w:r>
          </w:p>
          <w:p w:rsidR="00944CF8" w:rsidRPr="000743E5" w:rsidRDefault="00944CF8" w:rsidP="00BD4AF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743E5">
              <w:rPr>
                <w:rFonts w:ascii="Times New Roman" w:hAnsi="Times New Roman"/>
                <w:sz w:val="18"/>
                <w:szCs w:val="18"/>
              </w:rPr>
              <w:t>ул. Краностроителей</w:t>
            </w:r>
          </w:p>
          <w:p w:rsidR="00944CF8" w:rsidRPr="000743E5" w:rsidRDefault="00944CF8" w:rsidP="00BD4AF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743E5">
              <w:rPr>
                <w:rFonts w:ascii="Times New Roman" w:hAnsi="Times New Roman"/>
                <w:sz w:val="18"/>
                <w:szCs w:val="18"/>
              </w:rPr>
              <w:t>ул.Разина</w:t>
            </w:r>
          </w:p>
          <w:p w:rsidR="00944CF8" w:rsidRPr="000743E5" w:rsidRDefault="00944CF8" w:rsidP="00BD4AF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743E5">
              <w:rPr>
                <w:rFonts w:ascii="Times New Roman" w:hAnsi="Times New Roman"/>
                <w:sz w:val="18"/>
                <w:szCs w:val="18"/>
              </w:rPr>
              <w:t>Советская площадь</w:t>
            </w:r>
          </w:p>
          <w:p w:rsidR="00944CF8" w:rsidRPr="000743E5" w:rsidRDefault="00944CF8" w:rsidP="00BD4AF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743E5">
              <w:rPr>
                <w:rFonts w:ascii="Times New Roman" w:hAnsi="Times New Roman"/>
                <w:sz w:val="18"/>
                <w:szCs w:val="18"/>
              </w:rPr>
              <w:t>Гостиница «Ржев»</w:t>
            </w:r>
          </w:p>
          <w:p w:rsidR="00944CF8" w:rsidRPr="000743E5" w:rsidRDefault="00944CF8" w:rsidP="00BD4AF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743E5">
              <w:rPr>
                <w:rFonts w:ascii="Times New Roman" w:hAnsi="Times New Roman"/>
                <w:sz w:val="18"/>
                <w:szCs w:val="18"/>
              </w:rPr>
              <w:t>ул.Ленина</w:t>
            </w:r>
          </w:p>
          <w:p w:rsidR="00944CF8" w:rsidRPr="000743E5" w:rsidRDefault="00944CF8" w:rsidP="00BD4AF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743E5">
              <w:rPr>
                <w:rFonts w:ascii="Times New Roman" w:hAnsi="Times New Roman"/>
                <w:sz w:val="18"/>
                <w:szCs w:val="18"/>
              </w:rPr>
              <w:t>Калининские дома</w:t>
            </w:r>
          </w:p>
          <w:p w:rsidR="00944CF8" w:rsidRPr="000743E5" w:rsidRDefault="00944CF8" w:rsidP="00BD4AFD">
            <w:pPr>
              <w:pStyle w:val="NormalWeb"/>
              <w:spacing w:before="0" w:beforeAutospacing="0" w:after="0"/>
              <w:ind w:left="-108" w:right="-108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ул. Ленинградское шоссе</w:t>
            </w:r>
          </w:p>
          <w:p w:rsidR="00944CF8" w:rsidRPr="000743E5" w:rsidRDefault="00944CF8" w:rsidP="00BD4AF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</w:rPr>
              <w:t>Осташковское шоссе</w:t>
            </w:r>
          </w:p>
          <w:p w:rsidR="00944CF8" w:rsidRPr="000743E5" w:rsidRDefault="00944CF8" w:rsidP="00BD4AF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</w:rPr>
              <w:t>Осташковский проезд</w:t>
            </w:r>
          </w:p>
          <w:p w:rsidR="00944CF8" w:rsidRPr="000743E5" w:rsidRDefault="00944CF8" w:rsidP="00BD4AF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</w:rPr>
              <w:t>ул.Центральная</w:t>
            </w:r>
          </w:p>
        </w:tc>
        <w:tc>
          <w:tcPr>
            <w:tcW w:w="668" w:type="dxa"/>
          </w:tcPr>
          <w:p w:rsidR="00944CF8" w:rsidRPr="000743E5" w:rsidRDefault="00944CF8" w:rsidP="00BD4A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1440" w:type="dxa"/>
          </w:tcPr>
          <w:p w:rsidR="00944CF8" w:rsidRPr="000743E5" w:rsidRDefault="00944CF8" w:rsidP="00BD4A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6" w:type="dxa"/>
          </w:tcPr>
          <w:p w:rsidR="00944CF8" w:rsidRPr="000743E5" w:rsidRDefault="00944CF8" w:rsidP="00BD4A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4" w:type="dxa"/>
          </w:tcPr>
          <w:p w:rsidR="00944CF8" w:rsidRPr="000743E5" w:rsidRDefault="00944CF8" w:rsidP="00BD4A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2" w:type="dxa"/>
          </w:tcPr>
          <w:p w:rsidR="00944CF8" w:rsidRPr="000743E5" w:rsidRDefault="00944CF8" w:rsidP="00BD4A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</w:rPr>
              <w:t>Не установлены</w:t>
            </w:r>
          </w:p>
        </w:tc>
        <w:tc>
          <w:tcPr>
            <w:tcW w:w="1020" w:type="dxa"/>
          </w:tcPr>
          <w:p w:rsidR="00944CF8" w:rsidRPr="000743E5" w:rsidRDefault="00944CF8" w:rsidP="00BD4A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I полугодие 2016</w:t>
            </w:r>
          </w:p>
        </w:tc>
        <w:tc>
          <w:tcPr>
            <w:tcW w:w="2371" w:type="dxa"/>
          </w:tcPr>
          <w:p w:rsidR="00944CF8" w:rsidRPr="000743E5" w:rsidRDefault="00944CF8" w:rsidP="00BD4AFD">
            <w:pPr>
              <w:spacing w:after="0" w:line="240" w:lineRule="auto"/>
              <w:ind w:left="132" w:hanging="132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 МУП «Автотранс»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г.</w:t>
            </w: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Ржева</w:t>
            </w:r>
          </w:p>
          <w:p w:rsidR="00944CF8" w:rsidRPr="000743E5" w:rsidRDefault="00944CF8" w:rsidP="00BD4AFD">
            <w:pPr>
              <w:spacing w:after="0" w:line="240" w:lineRule="auto"/>
              <w:ind w:left="132" w:hanging="132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hyperlink r:id="rId13" w:history="1">
              <w:r w:rsidRPr="000743E5">
                <w:rPr>
                  <w:rStyle w:val="Hyperlink"/>
                  <w:rFonts w:ascii="Times New Roman" w:hAnsi="Times New Roman"/>
                  <w:iCs/>
                  <w:color w:val="000000"/>
                  <w:sz w:val="18"/>
                  <w:szCs w:val="18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</w:tbl>
    <w:p w:rsidR="00944CF8" w:rsidRDefault="00944CF8" w:rsidP="005F7C64">
      <w:pPr>
        <w:spacing w:after="0" w:line="240" w:lineRule="auto"/>
      </w:pPr>
    </w:p>
    <w:tbl>
      <w:tblPr>
        <w:tblW w:w="1600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512"/>
        <w:gridCol w:w="1702"/>
        <w:gridCol w:w="2002"/>
        <w:gridCol w:w="1980"/>
        <w:gridCol w:w="668"/>
        <w:gridCol w:w="1440"/>
        <w:gridCol w:w="1436"/>
        <w:gridCol w:w="1084"/>
        <w:gridCol w:w="1312"/>
        <w:gridCol w:w="1020"/>
        <w:gridCol w:w="2371"/>
      </w:tblGrid>
      <w:tr w:rsidR="00944CF8" w:rsidRPr="00686F94" w:rsidTr="005F7C64">
        <w:trPr>
          <w:trHeight w:val="120"/>
        </w:trPr>
        <w:tc>
          <w:tcPr>
            <w:tcW w:w="480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512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2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27799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2002" w:type="dxa"/>
          </w:tcPr>
          <w:p w:rsidR="00944CF8" w:rsidRPr="00C27799" w:rsidRDefault="00944CF8" w:rsidP="00571E3D">
            <w:pPr>
              <w:pStyle w:val="NormalWeb"/>
              <w:spacing w:before="0" w:beforeAutospacing="0" w:after="0"/>
              <w:jc w:val="center"/>
              <w:rPr>
                <w:b/>
                <w:sz w:val="16"/>
                <w:szCs w:val="16"/>
              </w:rPr>
            </w:pPr>
            <w:r w:rsidRPr="00C27799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980" w:type="dxa"/>
          </w:tcPr>
          <w:p w:rsidR="00944CF8" w:rsidRPr="00C27799" w:rsidRDefault="00944CF8" w:rsidP="00571E3D">
            <w:pPr>
              <w:pStyle w:val="NormalWeb"/>
              <w:spacing w:before="0" w:beforeAutospacing="0" w:after="0"/>
              <w:jc w:val="center"/>
              <w:rPr>
                <w:b/>
                <w:sz w:val="16"/>
                <w:szCs w:val="16"/>
              </w:rPr>
            </w:pPr>
            <w:r w:rsidRPr="00C27799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668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27799">
              <w:rPr>
                <w:rFonts w:ascii="Times New Roman" w:hAnsi="Times New Roman"/>
                <w:b/>
                <w:sz w:val="16"/>
                <w:szCs w:val="16"/>
              </w:rPr>
              <w:t>6</w:t>
            </w:r>
          </w:p>
        </w:tc>
        <w:tc>
          <w:tcPr>
            <w:tcW w:w="1440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36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84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312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20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371" w:type="dxa"/>
          </w:tcPr>
          <w:p w:rsidR="00944CF8" w:rsidRPr="00C27799" w:rsidRDefault="00944CF8" w:rsidP="00571E3D">
            <w:pPr>
              <w:spacing w:after="0" w:line="240" w:lineRule="auto"/>
              <w:ind w:left="103" w:hanging="103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944CF8" w:rsidRPr="00686F94" w:rsidTr="002E6446">
        <w:trPr>
          <w:trHeight w:val="348"/>
        </w:trPr>
        <w:tc>
          <w:tcPr>
            <w:tcW w:w="480" w:type="dxa"/>
          </w:tcPr>
          <w:p w:rsidR="00944CF8" w:rsidRPr="00CA1FB0" w:rsidRDefault="00944CF8" w:rsidP="00773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1FB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12" w:type="dxa"/>
          </w:tcPr>
          <w:p w:rsidR="00944CF8" w:rsidRPr="00755B0A" w:rsidRDefault="00944CF8" w:rsidP="0077308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55B0A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7Б</w:t>
            </w:r>
          </w:p>
        </w:tc>
        <w:tc>
          <w:tcPr>
            <w:tcW w:w="1702" w:type="dxa"/>
          </w:tcPr>
          <w:p w:rsidR="00944CF8" w:rsidRPr="00CA1FB0" w:rsidRDefault="00944CF8" w:rsidP="00773084">
            <w:pPr>
              <w:pStyle w:val="NormalWeb"/>
              <w:spacing w:line="165" w:lineRule="atLeast"/>
              <w:jc w:val="center"/>
              <w:rPr>
                <w:b/>
                <w:sz w:val="20"/>
                <w:szCs w:val="20"/>
              </w:rPr>
            </w:pPr>
            <w:r w:rsidRPr="00CA1FB0">
              <w:rPr>
                <w:b/>
                <w:sz w:val="20"/>
                <w:szCs w:val="20"/>
              </w:rPr>
              <w:t>Новые Краны –Садовый кооператив Волга (с 1 мая по 1 октября)</w:t>
            </w:r>
          </w:p>
        </w:tc>
        <w:tc>
          <w:tcPr>
            <w:tcW w:w="2002" w:type="dxa"/>
          </w:tcPr>
          <w:p w:rsidR="00944CF8" w:rsidRPr="000743E5" w:rsidRDefault="00944CF8" w:rsidP="00773084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743E5">
              <w:rPr>
                <w:rFonts w:ascii="Times New Roman" w:hAnsi="Times New Roman"/>
                <w:sz w:val="18"/>
                <w:szCs w:val="18"/>
              </w:rPr>
              <w:t>Новый Краностроительный завод</w:t>
            </w:r>
          </w:p>
          <w:p w:rsidR="00944CF8" w:rsidRPr="000743E5" w:rsidRDefault="00944CF8" w:rsidP="00773084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743E5">
              <w:rPr>
                <w:rFonts w:ascii="Times New Roman" w:hAnsi="Times New Roman"/>
                <w:sz w:val="18"/>
                <w:szCs w:val="18"/>
              </w:rPr>
              <w:t>Садовая</w:t>
            </w:r>
          </w:p>
          <w:p w:rsidR="00944CF8" w:rsidRPr="000743E5" w:rsidRDefault="00944CF8" w:rsidP="00773084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743E5">
              <w:rPr>
                <w:rFonts w:ascii="Times New Roman" w:hAnsi="Times New Roman"/>
                <w:sz w:val="18"/>
                <w:szCs w:val="18"/>
              </w:rPr>
              <w:t>Калининские дома</w:t>
            </w:r>
          </w:p>
          <w:p w:rsidR="00944CF8" w:rsidRPr="000743E5" w:rsidRDefault="00944CF8" w:rsidP="00773084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743E5">
              <w:rPr>
                <w:rFonts w:ascii="Times New Roman" w:hAnsi="Times New Roman"/>
                <w:sz w:val="18"/>
                <w:szCs w:val="18"/>
              </w:rPr>
              <w:t>Клуб РМЗ</w:t>
            </w:r>
          </w:p>
          <w:p w:rsidR="00944CF8" w:rsidRPr="000743E5" w:rsidRDefault="00944CF8" w:rsidP="00773084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743E5">
              <w:rPr>
                <w:rFonts w:ascii="Times New Roman" w:hAnsi="Times New Roman"/>
                <w:sz w:val="18"/>
                <w:szCs w:val="18"/>
              </w:rPr>
              <w:t>Ржев-1</w:t>
            </w:r>
          </w:p>
          <w:p w:rsidR="00944CF8" w:rsidRPr="000743E5" w:rsidRDefault="00944CF8" w:rsidP="00773084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743E5">
              <w:rPr>
                <w:rFonts w:ascii="Times New Roman" w:hAnsi="Times New Roman"/>
                <w:sz w:val="18"/>
                <w:szCs w:val="18"/>
              </w:rPr>
              <w:t>Завод РМЗ</w:t>
            </w:r>
          </w:p>
          <w:p w:rsidR="00944CF8" w:rsidRPr="000743E5" w:rsidRDefault="00944CF8" w:rsidP="00773084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743E5">
              <w:rPr>
                <w:rFonts w:ascii="Times New Roman" w:hAnsi="Times New Roman"/>
                <w:sz w:val="18"/>
                <w:szCs w:val="18"/>
              </w:rPr>
              <w:t>Магазин «Светофор»</w:t>
            </w:r>
          </w:p>
          <w:p w:rsidR="00944CF8" w:rsidRPr="000743E5" w:rsidRDefault="00944CF8" w:rsidP="00773084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743E5">
              <w:rPr>
                <w:rFonts w:ascii="Times New Roman" w:hAnsi="Times New Roman"/>
                <w:sz w:val="18"/>
                <w:szCs w:val="18"/>
              </w:rPr>
              <w:t>Магазин</w:t>
            </w:r>
          </w:p>
          <w:p w:rsidR="00944CF8" w:rsidRPr="000743E5" w:rsidRDefault="00944CF8" w:rsidP="00773084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743E5">
              <w:rPr>
                <w:rFonts w:ascii="Times New Roman" w:hAnsi="Times New Roman"/>
                <w:sz w:val="18"/>
                <w:szCs w:val="18"/>
              </w:rPr>
              <w:t>Кирпичный завод</w:t>
            </w:r>
          </w:p>
          <w:p w:rsidR="00944CF8" w:rsidRPr="000743E5" w:rsidRDefault="00944CF8" w:rsidP="00773084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743E5">
              <w:rPr>
                <w:rFonts w:ascii="Times New Roman" w:hAnsi="Times New Roman"/>
                <w:sz w:val="18"/>
                <w:szCs w:val="18"/>
              </w:rPr>
              <w:t>Точка</w:t>
            </w:r>
          </w:p>
          <w:p w:rsidR="00944CF8" w:rsidRPr="000743E5" w:rsidRDefault="00944CF8" w:rsidP="00773084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 xml:space="preserve"> Мебельный комбинат</w:t>
            </w:r>
          </w:p>
          <w:p w:rsidR="00944CF8" w:rsidRDefault="00944CF8" w:rsidP="007730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743E5">
              <w:rPr>
                <w:rFonts w:ascii="Times New Roman" w:hAnsi="Times New Roman"/>
                <w:sz w:val="18"/>
                <w:szCs w:val="18"/>
              </w:rPr>
              <w:t xml:space="preserve"> Садовый кооператив Волга</w:t>
            </w:r>
          </w:p>
          <w:p w:rsidR="00944CF8" w:rsidRPr="000743E5" w:rsidRDefault="00944CF8" w:rsidP="00773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0" w:type="dxa"/>
          </w:tcPr>
          <w:p w:rsidR="00944CF8" w:rsidRPr="000743E5" w:rsidRDefault="00944CF8" w:rsidP="0077308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Краностроителей</w:t>
            </w:r>
          </w:p>
          <w:p w:rsidR="00944CF8" w:rsidRPr="000743E5" w:rsidRDefault="00944CF8" w:rsidP="0077308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Разина</w:t>
            </w:r>
          </w:p>
          <w:p w:rsidR="00944CF8" w:rsidRPr="000743E5" w:rsidRDefault="00944CF8" w:rsidP="0077308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Бехтерева</w:t>
            </w:r>
          </w:p>
          <w:p w:rsidR="00944CF8" w:rsidRPr="000743E5" w:rsidRDefault="00944CF8" w:rsidP="0077308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Ленина</w:t>
            </w:r>
          </w:p>
          <w:p w:rsidR="00944CF8" w:rsidRPr="000743E5" w:rsidRDefault="00944CF8" w:rsidP="00773084">
            <w:pPr>
              <w:pStyle w:val="NormalWeb"/>
              <w:spacing w:before="0" w:beforeAutospacing="0" w:after="0"/>
              <w:ind w:left="-108" w:right="-108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ул. Ленинградское шоссе</w:t>
            </w:r>
          </w:p>
          <w:p w:rsidR="00944CF8" w:rsidRPr="000743E5" w:rsidRDefault="00944CF8" w:rsidP="0077308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</w:rPr>
              <w:t>Осташковское шоссе</w:t>
            </w:r>
          </w:p>
          <w:p w:rsidR="00944CF8" w:rsidRPr="000743E5" w:rsidRDefault="00944CF8" w:rsidP="0077308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sz w:val="18"/>
                <w:szCs w:val="18"/>
              </w:rPr>
              <w:t>Садовый кооператив Волга</w:t>
            </w:r>
          </w:p>
        </w:tc>
        <w:tc>
          <w:tcPr>
            <w:tcW w:w="668" w:type="dxa"/>
          </w:tcPr>
          <w:p w:rsidR="00944CF8" w:rsidRPr="000743E5" w:rsidRDefault="00944CF8" w:rsidP="00773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7,8</w:t>
            </w:r>
          </w:p>
        </w:tc>
        <w:tc>
          <w:tcPr>
            <w:tcW w:w="1440" w:type="dxa"/>
          </w:tcPr>
          <w:p w:rsidR="00944CF8" w:rsidRPr="000743E5" w:rsidRDefault="00944CF8" w:rsidP="00773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6" w:type="dxa"/>
          </w:tcPr>
          <w:p w:rsidR="00944CF8" w:rsidRPr="000743E5" w:rsidRDefault="00944CF8" w:rsidP="00773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4" w:type="dxa"/>
          </w:tcPr>
          <w:p w:rsidR="00944CF8" w:rsidRPr="000743E5" w:rsidRDefault="00944CF8" w:rsidP="00773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2" w:type="dxa"/>
          </w:tcPr>
          <w:p w:rsidR="00944CF8" w:rsidRPr="000743E5" w:rsidRDefault="00944CF8" w:rsidP="00773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</w:rPr>
              <w:t>Не установлены</w:t>
            </w:r>
          </w:p>
        </w:tc>
        <w:tc>
          <w:tcPr>
            <w:tcW w:w="1020" w:type="dxa"/>
          </w:tcPr>
          <w:p w:rsidR="00944CF8" w:rsidRPr="000743E5" w:rsidRDefault="00944CF8" w:rsidP="00773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I полугодие 2016</w:t>
            </w:r>
          </w:p>
        </w:tc>
        <w:tc>
          <w:tcPr>
            <w:tcW w:w="2371" w:type="dxa"/>
          </w:tcPr>
          <w:p w:rsidR="00944CF8" w:rsidRPr="000743E5" w:rsidRDefault="00944CF8" w:rsidP="00773084">
            <w:pPr>
              <w:spacing w:after="0" w:line="240" w:lineRule="auto"/>
              <w:ind w:left="132" w:hanging="132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 МУП «Автотранс»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г.</w:t>
            </w: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Ржева</w:t>
            </w:r>
          </w:p>
          <w:p w:rsidR="00944CF8" w:rsidRPr="000743E5" w:rsidRDefault="00944CF8" w:rsidP="00773084">
            <w:pPr>
              <w:spacing w:after="0" w:line="240" w:lineRule="auto"/>
              <w:ind w:left="132" w:hanging="132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hyperlink r:id="rId14" w:history="1">
              <w:r w:rsidRPr="000743E5">
                <w:rPr>
                  <w:rStyle w:val="Hyperlink"/>
                  <w:rFonts w:ascii="Times New Roman" w:hAnsi="Times New Roman"/>
                  <w:iCs/>
                  <w:color w:val="000000"/>
                  <w:sz w:val="18"/>
                  <w:szCs w:val="18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944CF8" w:rsidRPr="00686F94" w:rsidTr="002E6446">
        <w:trPr>
          <w:trHeight w:val="348"/>
        </w:trPr>
        <w:tc>
          <w:tcPr>
            <w:tcW w:w="480" w:type="dxa"/>
          </w:tcPr>
          <w:p w:rsidR="00944CF8" w:rsidRPr="00CA1FB0" w:rsidRDefault="00944CF8" w:rsidP="00B248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1FB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13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944CF8" w:rsidRPr="00CA1FB0" w:rsidRDefault="00944CF8" w:rsidP="00B248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944CF8" w:rsidRPr="00CA1FB0" w:rsidRDefault="00944CF8" w:rsidP="00B248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944CF8" w:rsidRPr="00CA1FB0" w:rsidRDefault="00944CF8" w:rsidP="00B248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944CF8" w:rsidRPr="00CA1FB0" w:rsidRDefault="00944CF8" w:rsidP="00B248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944CF8" w:rsidRPr="00CA1FB0" w:rsidRDefault="00944CF8" w:rsidP="00B248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944CF8" w:rsidRPr="00CA1FB0" w:rsidRDefault="00944CF8" w:rsidP="00B248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2" w:type="dxa"/>
          </w:tcPr>
          <w:p w:rsidR="00944CF8" w:rsidRPr="00755B0A" w:rsidRDefault="00944CF8" w:rsidP="00B248D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55B0A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02" w:type="dxa"/>
          </w:tcPr>
          <w:p w:rsidR="00944CF8" w:rsidRPr="00CA1FB0" w:rsidRDefault="00944CF8" w:rsidP="00B248D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A1FB0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Ржев-2 –</w:t>
            </w:r>
          </w:p>
          <w:p w:rsidR="00944CF8" w:rsidRPr="00CA1FB0" w:rsidRDefault="00944CF8" w:rsidP="00B248D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A1FB0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ПТУ 42</w:t>
            </w:r>
          </w:p>
        </w:tc>
        <w:tc>
          <w:tcPr>
            <w:tcW w:w="2002" w:type="dxa"/>
          </w:tcPr>
          <w:p w:rsidR="00944CF8" w:rsidRPr="000743E5" w:rsidRDefault="00944CF8" w:rsidP="00B248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Ржев-2</w:t>
            </w:r>
          </w:p>
          <w:p w:rsidR="00944CF8" w:rsidRPr="000743E5" w:rsidRDefault="00944CF8" w:rsidP="00B248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Мира</w:t>
            </w:r>
          </w:p>
          <w:p w:rsidR="00944CF8" w:rsidRPr="000743E5" w:rsidRDefault="00944CF8" w:rsidP="00B248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пл.Мира</w:t>
            </w:r>
          </w:p>
          <w:p w:rsidR="00944CF8" w:rsidRPr="000743E5" w:rsidRDefault="00944CF8" w:rsidP="00B248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М.Горького</w:t>
            </w:r>
          </w:p>
          <w:p w:rsidR="00944CF8" w:rsidRPr="000743E5" w:rsidRDefault="00944CF8" w:rsidP="00B248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Калинина</w:t>
            </w:r>
          </w:p>
          <w:p w:rsidR="00944CF8" w:rsidRPr="000743E5" w:rsidRDefault="00944CF8" w:rsidP="00B248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Партизанская</w:t>
            </w:r>
          </w:p>
          <w:p w:rsidR="00944CF8" w:rsidRPr="000743E5" w:rsidRDefault="00944CF8" w:rsidP="00B248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Ленина</w:t>
            </w:r>
          </w:p>
          <w:p w:rsidR="00944CF8" w:rsidRPr="000743E5" w:rsidRDefault="00944CF8" w:rsidP="00B248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Новый рынок</w:t>
            </w:r>
          </w:p>
          <w:p w:rsidR="00944CF8" w:rsidRDefault="00944CF8" w:rsidP="00B248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ПТУ-42</w:t>
            </w:r>
          </w:p>
          <w:p w:rsidR="00944CF8" w:rsidRDefault="00944CF8" w:rsidP="00B248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944CF8" w:rsidRPr="000743E5" w:rsidRDefault="00944CF8" w:rsidP="00B248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0" w:type="dxa"/>
          </w:tcPr>
          <w:p w:rsidR="00944CF8" w:rsidRPr="000743E5" w:rsidRDefault="00944CF8" w:rsidP="00B248DF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Вокзал Ржев-2</w:t>
            </w:r>
          </w:p>
          <w:p w:rsidR="00944CF8" w:rsidRPr="000743E5" w:rsidRDefault="00944CF8" w:rsidP="00B248DF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ул. Мира</w:t>
            </w:r>
          </w:p>
          <w:p w:rsidR="00944CF8" w:rsidRPr="000743E5" w:rsidRDefault="00944CF8" w:rsidP="00B248DF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пл.Мира</w:t>
            </w:r>
          </w:p>
          <w:p w:rsidR="00944CF8" w:rsidRPr="000743E5" w:rsidRDefault="00944CF8" w:rsidP="00B248DF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ул.Б.Спасская</w:t>
            </w:r>
          </w:p>
          <w:p w:rsidR="00944CF8" w:rsidRPr="000743E5" w:rsidRDefault="00944CF8" w:rsidP="00B24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743E5">
              <w:rPr>
                <w:rFonts w:ascii="Times New Roman" w:hAnsi="Times New Roman"/>
                <w:sz w:val="18"/>
                <w:szCs w:val="18"/>
              </w:rPr>
              <w:t>ул.Ленина</w:t>
            </w:r>
          </w:p>
          <w:p w:rsidR="00944CF8" w:rsidRPr="000743E5" w:rsidRDefault="00944CF8" w:rsidP="00B248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sz w:val="18"/>
                <w:szCs w:val="18"/>
              </w:rPr>
              <w:t>ул.Н.Головни</w:t>
            </w:r>
          </w:p>
        </w:tc>
        <w:tc>
          <w:tcPr>
            <w:tcW w:w="668" w:type="dxa"/>
          </w:tcPr>
          <w:p w:rsidR="00944CF8" w:rsidRPr="000743E5" w:rsidRDefault="00944CF8" w:rsidP="00B248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4,7</w:t>
            </w:r>
          </w:p>
        </w:tc>
        <w:tc>
          <w:tcPr>
            <w:tcW w:w="1440" w:type="dxa"/>
          </w:tcPr>
          <w:p w:rsidR="00944CF8" w:rsidRPr="000743E5" w:rsidRDefault="00944CF8" w:rsidP="00B248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6" w:type="dxa"/>
          </w:tcPr>
          <w:p w:rsidR="00944CF8" w:rsidRPr="000743E5" w:rsidRDefault="00944CF8" w:rsidP="00B248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4" w:type="dxa"/>
          </w:tcPr>
          <w:p w:rsidR="00944CF8" w:rsidRPr="000743E5" w:rsidRDefault="00944CF8" w:rsidP="00B248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2" w:type="dxa"/>
          </w:tcPr>
          <w:p w:rsidR="00944CF8" w:rsidRPr="000743E5" w:rsidRDefault="00944CF8" w:rsidP="00B248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</w:rPr>
              <w:t>Не установлены</w:t>
            </w:r>
          </w:p>
        </w:tc>
        <w:tc>
          <w:tcPr>
            <w:tcW w:w="1020" w:type="dxa"/>
          </w:tcPr>
          <w:p w:rsidR="00944CF8" w:rsidRPr="000743E5" w:rsidRDefault="00944CF8" w:rsidP="00B248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I полугодие 2016</w:t>
            </w:r>
          </w:p>
        </w:tc>
        <w:tc>
          <w:tcPr>
            <w:tcW w:w="2371" w:type="dxa"/>
          </w:tcPr>
          <w:p w:rsidR="00944CF8" w:rsidRPr="000743E5" w:rsidRDefault="00944CF8" w:rsidP="00B248DF">
            <w:pPr>
              <w:spacing w:after="0" w:line="240" w:lineRule="auto"/>
              <w:ind w:left="132" w:hanging="132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- Белоногов С.А.,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               </w:t>
            </w: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Алексеева, д.10, квартал 208</w:t>
            </w:r>
          </w:p>
        </w:tc>
      </w:tr>
      <w:tr w:rsidR="00944CF8" w:rsidRPr="00686F94" w:rsidTr="002E6446">
        <w:trPr>
          <w:trHeight w:val="348"/>
        </w:trPr>
        <w:tc>
          <w:tcPr>
            <w:tcW w:w="480" w:type="dxa"/>
          </w:tcPr>
          <w:p w:rsidR="00944CF8" w:rsidRPr="00CA1FB0" w:rsidRDefault="00944CF8" w:rsidP="000A2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1FB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14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12" w:type="dxa"/>
          </w:tcPr>
          <w:p w:rsidR="00944CF8" w:rsidRPr="00755B0A" w:rsidRDefault="00944CF8" w:rsidP="000A25C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55B0A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2" w:type="dxa"/>
          </w:tcPr>
          <w:p w:rsidR="00944CF8" w:rsidRPr="00CA1FB0" w:rsidRDefault="00944CF8" w:rsidP="000A25CE">
            <w:pPr>
              <w:pStyle w:val="NormalWeb"/>
              <w:spacing w:after="0"/>
              <w:jc w:val="center"/>
              <w:rPr>
                <w:b/>
                <w:sz w:val="20"/>
                <w:szCs w:val="20"/>
              </w:rPr>
            </w:pPr>
            <w:r w:rsidRPr="00CA1FB0">
              <w:rPr>
                <w:b/>
                <w:sz w:val="20"/>
                <w:szCs w:val="20"/>
              </w:rPr>
              <w:t>Мебельный к-т – Хорошево</w:t>
            </w:r>
          </w:p>
          <w:p w:rsidR="00944CF8" w:rsidRPr="00CA1FB0" w:rsidRDefault="00944CF8" w:rsidP="000A25C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</w:tcPr>
          <w:p w:rsidR="00944CF8" w:rsidRPr="000743E5" w:rsidRDefault="00944CF8" w:rsidP="000A25CE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Хорошево</w:t>
            </w:r>
          </w:p>
          <w:p w:rsidR="00944CF8" w:rsidRPr="000743E5" w:rsidRDefault="00944CF8" w:rsidP="000A25CE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Чернышевского</w:t>
            </w:r>
          </w:p>
          <w:p w:rsidR="00944CF8" w:rsidRPr="000743E5" w:rsidRDefault="00944CF8" w:rsidP="000A25CE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Школа № 3</w:t>
            </w:r>
          </w:p>
          <w:p w:rsidR="00944CF8" w:rsidRPr="000743E5" w:rsidRDefault="00944CF8" w:rsidP="000A25CE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Казанская</w:t>
            </w:r>
          </w:p>
          <w:p w:rsidR="00944CF8" w:rsidRPr="000743E5" w:rsidRDefault="00944CF8" w:rsidP="000A25CE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Гоголя</w:t>
            </w:r>
          </w:p>
          <w:p w:rsidR="00944CF8" w:rsidRPr="000743E5" w:rsidRDefault="00944CF8" w:rsidP="000A25CE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Калинина</w:t>
            </w:r>
          </w:p>
          <w:p w:rsidR="00944CF8" w:rsidRPr="000743E5" w:rsidRDefault="00944CF8" w:rsidP="000A25CE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Партизанская</w:t>
            </w:r>
          </w:p>
          <w:p w:rsidR="00944CF8" w:rsidRPr="000743E5" w:rsidRDefault="00944CF8" w:rsidP="000A25CE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Ленина</w:t>
            </w:r>
          </w:p>
          <w:p w:rsidR="00944CF8" w:rsidRPr="000743E5" w:rsidRDefault="00944CF8" w:rsidP="000A25CE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Калининские дома</w:t>
            </w:r>
          </w:p>
          <w:p w:rsidR="00944CF8" w:rsidRPr="000743E5" w:rsidRDefault="00944CF8" w:rsidP="000A25CE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Клуб РМЗ</w:t>
            </w:r>
          </w:p>
          <w:p w:rsidR="00944CF8" w:rsidRPr="000743E5" w:rsidRDefault="00944CF8" w:rsidP="000A25CE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Ржев-1</w:t>
            </w:r>
          </w:p>
          <w:p w:rsidR="00944CF8" w:rsidRPr="000743E5" w:rsidRDefault="00944CF8" w:rsidP="000A25CE">
            <w:pPr>
              <w:pStyle w:val="NormalWeb"/>
              <w:spacing w:before="0" w:beforeAutospacing="0" w:after="0"/>
              <w:jc w:val="center"/>
              <w:rPr>
                <w:color w:val="000000"/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Завод РМЗ</w:t>
            </w:r>
          </w:p>
          <w:p w:rsidR="00944CF8" w:rsidRPr="000743E5" w:rsidRDefault="00944CF8" w:rsidP="000A25CE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Магазин «Светофор»</w:t>
            </w:r>
          </w:p>
          <w:p w:rsidR="00944CF8" w:rsidRPr="000743E5" w:rsidRDefault="00944CF8" w:rsidP="000A25CE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Магазин</w:t>
            </w:r>
          </w:p>
          <w:p w:rsidR="00944CF8" w:rsidRPr="000743E5" w:rsidRDefault="00944CF8" w:rsidP="000A25CE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Кирпичный завод</w:t>
            </w:r>
          </w:p>
          <w:p w:rsidR="00944CF8" w:rsidRPr="000743E5" w:rsidRDefault="00944CF8" w:rsidP="000A25CE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Точка</w:t>
            </w:r>
          </w:p>
          <w:p w:rsidR="00944CF8" w:rsidRPr="000743E5" w:rsidRDefault="00944CF8" w:rsidP="000A25CE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Мебельный комбинат</w:t>
            </w:r>
          </w:p>
          <w:p w:rsidR="00944CF8" w:rsidRPr="000743E5" w:rsidRDefault="00944CF8" w:rsidP="000A2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0" w:type="dxa"/>
          </w:tcPr>
          <w:p w:rsidR="00944CF8" w:rsidRPr="000743E5" w:rsidRDefault="00944CF8" w:rsidP="000A2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Хорошево</w:t>
            </w:r>
          </w:p>
          <w:p w:rsidR="00944CF8" w:rsidRPr="000743E5" w:rsidRDefault="00944CF8" w:rsidP="000A2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Торопецкий тракт</w:t>
            </w:r>
          </w:p>
          <w:p w:rsidR="00944CF8" w:rsidRPr="000743E5" w:rsidRDefault="00944CF8" w:rsidP="000A2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Калинина</w:t>
            </w:r>
          </w:p>
          <w:p w:rsidR="00944CF8" w:rsidRPr="000743E5" w:rsidRDefault="00944CF8" w:rsidP="000A2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ул.Б.Спасская</w:t>
            </w:r>
          </w:p>
          <w:p w:rsidR="00944CF8" w:rsidRPr="000743E5" w:rsidRDefault="00944CF8" w:rsidP="000A2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Ленина</w:t>
            </w:r>
          </w:p>
          <w:p w:rsidR="00944CF8" w:rsidRPr="000743E5" w:rsidRDefault="00944CF8" w:rsidP="000A25CE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ул. Ленинградское шоссе</w:t>
            </w:r>
          </w:p>
          <w:p w:rsidR="00944CF8" w:rsidRPr="000743E5" w:rsidRDefault="00944CF8" w:rsidP="000A2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</w:rPr>
              <w:t>Осташковское шоссе</w:t>
            </w:r>
          </w:p>
          <w:p w:rsidR="00944CF8" w:rsidRPr="000743E5" w:rsidRDefault="00944CF8" w:rsidP="000A2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</w:rPr>
              <w:t>Осташковский проезд</w:t>
            </w:r>
          </w:p>
          <w:p w:rsidR="00944CF8" w:rsidRPr="000743E5" w:rsidRDefault="00944CF8" w:rsidP="000A2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</w:rPr>
              <w:t>ул.Центральная</w:t>
            </w:r>
          </w:p>
          <w:p w:rsidR="00944CF8" w:rsidRPr="000743E5" w:rsidRDefault="00944CF8" w:rsidP="000A2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8" w:type="dxa"/>
          </w:tcPr>
          <w:p w:rsidR="00944CF8" w:rsidRPr="000743E5" w:rsidRDefault="00944CF8" w:rsidP="000A2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10,4</w:t>
            </w:r>
          </w:p>
        </w:tc>
        <w:tc>
          <w:tcPr>
            <w:tcW w:w="1440" w:type="dxa"/>
          </w:tcPr>
          <w:p w:rsidR="00944CF8" w:rsidRPr="000743E5" w:rsidRDefault="00944CF8" w:rsidP="000A2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6" w:type="dxa"/>
          </w:tcPr>
          <w:p w:rsidR="00944CF8" w:rsidRPr="000743E5" w:rsidRDefault="00944CF8" w:rsidP="000A2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4" w:type="dxa"/>
          </w:tcPr>
          <w:p w:rsidR="00944CF8" w:rsidRPr="000743E5" w:rsidRDefault="00944CF8" w:rsidP="000A2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944CF8" w:rsidRPr="000743E5" w:rsidRDefault="00944CF8" w:rsidP="000A25CE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44CF8" w:rsidRPr="000743E5" w:rsidRDefault="00944CF8" w:rsidP="000A25CE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44CF8" w:rsidRPr="000743E5" w:rsidRDefault="00944CF8" w:rsidP="000A25CE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44CF8" w:rsidRPr="000743E5" w:rsidRDefault="00944CF8" w:rsidP="000A25CE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44CF8" w:rsidRPr="000743E5" w:rsidRDefault="00944CF8" w:rsidP="000A25CE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44CF8" w:rsidRPr="000743E5" w:rsidRDefault="00944CF8" w:rsidP="000A25CE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44CF8" w:rsidRPr="000743E5" w:rsidRDefault="00944CF8" w:rsidP="000A25CE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12" w:type="dxa"/>
          </w:tcPr>
          <w:p w:rsidR="00944CF8" w:rsidRPr="000743E5" w:rsidRDefault="00944CF8" w:rsidP="000A2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</w:rPr>
              <w:t>Не установлены</w:t>
            </w:r>
          </w:p>
        </w:tc>
        <w:tc>
          <w:tcPr>
            <w:tcW w:w="1020" w:type="dxa"/>
          </w:tcPr>
          <w:p w:rsidR="00944CF8" w:rsidRPr="000743E5" w:rsidRDefault="00944CF8" w:rsidP="000A2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I полугодие 2016</w:t>
            </w:r>
          </w:p>
        </w:tc>
        <w:tc>
          <w:tcPr>
            <w:tcW w:w="2371" w:type="dxa"/>
          </w:tcPr>
          <w:p w:rsidR="00944CF8" w:rsidRPr="000743E5" w:rsidRDefault="00944CF8" w:rsidP="000A25CE">
            <w:pPr>
              <w:spacing w:after="0" w:line="240" w:lineRule="auto"/>
              <w:ind w:left="132" w:hanging="132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 Патрикеев А.В., Первомайская, д.41,  кв.10</w:t>
            </w:r>
          </w:p>
          <w:p w:rsidR="00944CF8" w:rsidRPr="000743E5" w:rsidRDefault="00944CF8" w:rsidP="000A25CE">
            <w:pPr>
              <w:spacing w:after="0" w:line="240" w:lineRule="auto"/>
              <w:ind w:left="132" w:hanging="132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 МУП «Автотранс»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г.</w:t>
            </w: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Ржева</w:t>
            </w:r>
          </w:p>
          <w:p w:rsidR="00944CF8" w:rsidRPr="000743E5" w:rsidRDefault="00944CF8" w:rsidP="000A25CE">
            <w:pPr>
              <w:spacing w:after="0" w:line="240" w:lineRule="auto"/>
              <w:ind w:left="132" w:hanging="132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</w:t>
            </w:r>
            <w:hyperlink r:id="rId15" w:history="1">
              <w:r w:rsidRPr="000743E5">
                <w:rPr>
                  <w:rStyle w:val="Hyperlink"/>
                  <w:rFonts w:ascii="Times New Roman" w:hAnsi="Times New Roman"/>
                  <w:iCs/>
                  <w:color w:val="000000"/>
                  <w:sz w:val="18"/>
                  <w:szCs w:val="18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</w:tbl>
    <w:p w:rsidR="00944CF8" w:rsidRDefault="00944CF8" w:rsidP="00B1646E">
      <w:pPr>
        <w:spacing w:after="0" w:line="240" w:lineRule="auto"/>
      </w:pPr>
    </w:p>
    <w:tbl>
      <w:tblPr>
        <w:tblW w:w="1600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512"/>
        <w:gridCol w:w="1702"/>
        <w:gridCol w:w="2002"/>
        <w:gridCol w:w="1980"/>
        <w:gridCol w:w="668"/>
        <w:gridCol w:w="1440"/>
        <w:gridCol w:w="1436"/>
        <w:gridCol w:w="1084"/>
        <w:gridCol w:w="1312"/>
        <w:gridCol w:w="1020"/>
        <w:gridCol w:w="2371"/>
      </w:tblGrid>
      <w:tr w:rsidR="00944CF8" w:rsidRPr="00686F94" w:rsidTr="00B1646E">
        <w:trPr>
          <w:trHeight w:val="64"/>
        </w:trPr>
        <w:tc>
          <w:tcPr>
            <w:tcW w:w="480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512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2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27799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2002" w:type="dxa"/>
          </w:tcPr>
          <w:p w:rsidR="00944CF8" w:rsidRPr="00C27799" w:rsidRDefault="00944CF8" w:rsidP="00571E3D">
            <w:pPr>
              <w:pStyle w:val="NormalWeb"/>
              <w:spacing w:before="0" w:beforeAutospacing="0" w:after="0"/>
              <w:jc w:val="center"/>
              <w:rPr>
                <w:b/>
                <w:sz w:val="16"/>
                <w:szCs w:val="16"/>
              </w:rPr>
            </w:pPr>
            <w:r w:rsidRPr="00C27799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980" w:type="dxa"/>
          </w:tcPr>
          <w:p w:rsidR="00944CF8" w:rsidRPr="00C27799" w:rsidRDefault="00944CF8" w:rsidP="00571E3D">
            <w:pPr>
              <w:pStyle w:val="NormalWeb"/>
              <w:spacing w:before="0" w:beforeAutospacing="0" w:after="0"/>
              <w:jc w:val="center"/>
              <w:rPr>
                <w:b/>
                <w:sz w:val="16"/>
                <w:szCs w:val="16"/>
              </w:rPr>
            </w:pPr>
            <w:r w:rsidRPr="00C27799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668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27799">
              <w:rPr>
                <w:rFonts w:ascii="Times New Roman" w:hAnsi="Times New Roman"/>
                <w:b/>
                <w:sz w:val="16"/>
                <w:szCs w:val="16"/>
              </w:rPr>
              <w:t>6</w:t>
            </w:r>
          </w:p>
        </w:tc>
        <w:tc>
          <w:tcPr>
            <w:tcW w:w="1440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36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84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312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20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371" w:type="dxa"/>
          </w:tcPr>
          <w:p w:rsidR="00944CF8" w:rsidRPr="00C27799" w:rsidRDefault="00944CF8" w:rsidP="00571E3D">
            <w:pPr>
              <w:spacing w:after="0" w:line="240" w:lineRule="auto"/>
              <w:ind w:left="103" w:hanging="103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944CF8" w:rsidRPr="00686F94" w:rsidTr="002E6446">
        <w:trPr>
          <w:trHeight w:val="348"/>
        </w:trPr>
        <w:tc>
          <w:tcPr>
            <w:tcW w:w="480" w:type="dxa"/>
          </w:tcPr>
          <w:p w:rsidR="00944CF8" w:rsidRPr="00CA1FB0" w:rsidRDefault="00944CF8" w:rsidP="00A13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1FB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15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12" w:type="dxa"/>
          </w:tcPr>
          <w:p w:rsidR="00944CF8" w:rsidRPr="00755B0A" w:rsidRDefault="00944CF8" w:rsidP="00A13995">
            <w:pPr>
              <w:spacing w:after="0" w:line="240" w:lineRule="auto"/>
              <w:ind w:left="-32" w:right="-3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55B0A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10Б</w:t>
            </w:r>
          </w:p>
        </w:tc>
        <w:tc>
          <w:tcPr>
            <w:tcW w:w="1702" w:type="dxa"/>
          </w:tcPr>
          <w:p w:rsidR="00944CF8" w:rsidRPr="00CA1FB0" w:rsidRDefault="00944CF8" w:rsidP="00A13995">
            <w:pPr>
              <w:pStyle w:val="NormalWeb"/>
              <w:spacing w:after="0"/>
              <w:jc w:val="center"/>
              <w:rPr>
                <w:b/>
                <w:sz w:val="20"/>
                <w:szCs w:val="20"/>
              </w:rPr>
            </w:pPr>
            <w:r w:rsidRPr="00CA1FB0">
              <w:rPr>
                <w:b/>
                <w:sz w:val="20"/>
                <w:szCs w:val="20"/>
              </w:rPr>
              <w:t>Мебельный к-т – Верхний Бор</w:t>
            </w:r>
          </w:p>
          <w:p w:rsidR="00944CF8" w:rsidRPr="00CA1FB0" w:rsidRDefault="00944CF8" w:rsidP="00A1399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</w:tcPr>
          <w:p w:rsidR="00944CF8" w:rsidRPr="000743E5" w:rsidRDefault="00944CF8" w:rsidP="00A13995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Верхний Бор</w:t>
            </w:r>
          </w:p>
          <w:p w:rsidR="00944CF8" w:rsidRPr="000743E5" w:rsidRDefault="00944CF8" w:rsidP="00A13995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Хорошево</w:t>
            </w:r>
          </w:p>
          <w:p w:rsidR="00944CF8" w:rsidRPr="000743E5" w:rsidRDefault="00944CF8" w:rsidP="00A13995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Чернышевского</w:t>
            </w:r>
          </w:p>
          <w:p w:rsidR="00944CF8" w:rsidRPr="000743E5" w:rsidRDefault="00944CF8" w:rsidP="00A13995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Школа № 3</w:t>
            </w:r>
          </w:p>
          <w:p w:rsidR="00944CF8" w:rsidRPr="000743E5" w:rsidRDefault="00944CF8" w:rsidP="00A13995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Казанская</w:t>
            </w:r>
          </w:p>
          <w:p w:rsidR="00944CF8" w:rsidRPr="000743E5" w:rsidRDefault="00944CF8" w:rsidP="00A13995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Гоголя</w:t>
            </w:r>
          </w:p>
          <w:p w:rsidR="00944CF8" w:rsidRPr="000743E5" w:rsidRDefault="00944CF8" w:rsidP="00A13995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Калинина</w:t>
            </w:r>
          </w:p>
          <w:p w:rsidR="00944CF8" w:rsidRPr="000743E5" w:rsidRDefault="00944CF8" w:rsidP="00A13995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Партизанская</w:t>
            </w:r>
          </w:p>
          <w:p w:rsidR="00944CF8" w:rsidRPr="000743E5" w:rsidRDefault="00944CF8" w:rsidP="00A13995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Ленина</w:t>
            </w:r>
          </w:p>
          <w:p w:rsidR="00944CF8" w:rsidRPr="000743E5" w:rsidRDefault="00944CF8" w:rsidP="00A13995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Калининские дома</w:t>
            </w:r>
          </w:p>
          <w:p w:rsidR="00944CF8" w:rsidRPr="000743E5" w:rsidRDefault="00944CF8" w:rsidP="00A13995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Клуб РМЗ</w:t>
            </w:r>
          </w:p>
          <w:p w:rsidR="00944CF8" w:rsidRPr="000743E5" w:rsidRDefault="00944CF8" w:rsidP="00A13995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Ржев-1</w:t>
            </w:r>
          </w:p>
          <w:p w:rsidR="00944CF8" w:rsidRPr="000743E5" w:rsidRDefault="00944CF8" w:rsidP="00A13995">
            <w:pPr>
              <w:pStyle w:val="NormalWeb"/>
              <w:spacing w:before="0" w:beforeAutospacing="0" w:after="0"/>
              <w:jc w:val="center"/>
              <w:rPr>
                <w:color w:val="000000"/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Завод РМЗ</w:t>
            </w:r>
          </w:p>
          <w:p w:rsidR="00944CF8" w:rsidRPr="000743E5" w:rsidRDefault="00944CF8" w:rsidP="00A13995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Магазин «Светофор»</w:t>
            </w:r>
          </w:p>
          <w:p w:rsidR="00944CF8" w:rsidRPr="000743E5" w:rsidRDefault="00944CF8" w:rsidP="00A13995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Магазин</w:t>
            </w:r>
          </w:p>
          <w:p w:rsidR="00944CF8" w:rsidRPr="000743E5" w:rsidRDefault="00944CF8" w:rsidP="00A13995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Кирпичный завод</w:t>
            </w:r>
          </w:p>
          <w:p w:rsidR="00944CF8" w:rsidRPr="000743E5" w:rsidRDefault="00944CF8" w:rsidP="00A13995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Точка</w:t>
            </w:r>
          </w:p>
          <w:p w:rsidR="00944CF8" w:rsidRDefault="00944CF8" w:rsidP="00A13995">
            <w:pPr>
              <w:pStyle w:val="NormalWeb"/>
              <w:spacing w:before="0" w:beforeAutospacing="0" w:after="0"/>
              <w:jc w:val="center"/>
              <w:rPr>
                <w:color w:val="000000"/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Мебельный комбинат</w:t>
            </w:r>
          </w:p>
          <w:p w:rsidR="00944CF8" w:rsidRPr="000743E5" w:rsidRDefault="00944CF8" w:rsidP="00A13995">
            <w:pPr>
              <w:pStyle w:val="NormalWeb"/>
              <w:spacing w:before="0" w:beforeAutospacing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</w:tcPr>
          <w:p w:rsidR="00944CF8" w:rsidRPr="000743E5" w:rsidRDefault="00944CF8" w:rsidP="00A13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Верхний Бор</w:t>
            </w:r>
          </w:p>
          <w:p w:rsidR="00944CF8" w:rsidRPr="000743E5" w:rsidRDefault="00944CF8" w:rsidP="00A13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Хорошево</w:t>
            </w:r>
          </w:p>
          <w:p w:rsidR="00944CF8" w:rsidRPr="000743E5" w:rsidRDefault="00944CF8" w:rsidP="00A13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Торопецкий тракт</w:t>
            </w:r>
          </w:p>
          <w:p w:rsidR="00944CF8" w:rsidRPr="000743E5" w:rsidRDefault="00944CF8" w:rsidP="00A13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Калинина</w:t>
            </w:r>
          </w:p>
          <w:p w:rsidR="00944CF8" w:rsidRPr="000743E5" w:rsidRDefault="00944CF8" w:rsidP="00A13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ул.Б.Спасская</w:t>
            </w:r>
          </w:p>
          <w:p w:rsidR="00944CF8" w:rsidRPr="000743E5" w:rsidRDefault="00944CF8" w:rsidP="00A13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Ленина</w:t>
            </w:r>
          </w:p>
          <w:p w:rsidR="00944CF8" w:rsidRPr="000743E5" w:rsidRDefault="00944CF8" w:rsidP="00A13995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ул. Ленинградское шоссе</w:t>
            </w:r>
          </w:p>
          <w:p w:rsidR="00944CF8" w:rsidRPr="000743E5" w:rsidRDefault="00944CF8" w:rsidP="00A13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</w:rPr>
              <w:t>Осташковское шоссе</w:t>
            </w:r>
          </w:p>
          <w:p w:rsidR="00944CF8" w:rsidRPr="000743E5" w:rsidRDefault="00944CF8" w:rsidP="00A13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</w:rPr>
              <w:t>Осташковский проезд</w:t>
            </w:r>
          </w:p>
          <w:p w:rsidR="00944CF8" w:rsidRPr="000743E5" w:rsidRDefault="00944CF8" w:rsidP="00A13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</w:rPr>
              <w:t>ул.Центральная</w:t>
            </w:r>
          </w:p>
          <w:p w:rsidR="00944CF8" w:rsidRPr="000743E5" w:rsidRDefault="00944CF8" w:rsidP="00A13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8" w:type="dxa"/>
          </w:tcPr>
          <w:p w:rsidR="00944CF8" w:rsidRPr="000743E5" w:rsidRDefault="00944CF8" w:rsidP="00A13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14,6/14,6</w:t>
            </w:r>
          </w:p>
        </w:tc>
        <w:tc>
          <w:tcPr>
            <w:tcW w:w="1440" w:type="dxa"/>
          </w:tcPr>
          <w:p w:rsidR="00944CF8" w:rsidRPr="000743E5" w:rsidRDefault="00944CF8" w:rsidP="00A13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6" w:type="dxa"/>
          </w:tcPr>
          <w:p w:rsidR="00944CF8" w:rsidRPr="000743E5" w:rsidRDefault="00944CF8" w:rsidP="00A13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4" w:type="dxa"/>
          </w:tcPr>
          <w:p w:rsidR="00944CF8" w:rsidRPr="000743E5" w:rsidRDefault="00944CF8" w:rsidP="00A13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944CF8" w:rsidRPr="000743E5" w:rsidRDefault="00944CF8" w:rsidP="00A1399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44CF8" w:rsidRPr="000743E5" w:rsidRDefault="00944CF8" w:rsidP="00A1399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44CF8" w:rsidRPr="000743E5" w:rsidRDefault="00944CF8" w:rsidP="00A1399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44CF8" w:rsidRPr="000743E5" w:rsidRDefault="00944CF8" w:rsidP="00A1399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44CF8" w:rsidRPr="000743E5" w:rsidRDefault="00944CF8" w:rsidP="00A1399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44CF8" w:rsidRPr="000743E5" w:rsidRDefault="00944CF8" w:rsidP="00A1399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44CF8" w:rsidRPr="000743E5" w:rsidRDefault="00944CF8" w:rsidP="00A1399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12" w:type="dxa"/>
          </w:tcPr>
          <w:p w:rsidR="00944CF8" w:rsidRPr="000743E5" w:rsidRDefault="00944CF8" w:rsidP="00A13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</w:rPr>
              <w:t>Не установлены</w:t>
            </w:r>
          </w:p>
        </w:tc>
        <w:tc>
          <w:tcPr>
            <w:tcW w:w="1020" w:type="dxa"/>
          </w:tcPr>
          <w:p w:rsidR="00944CF8" w:rsidRPr="000743E5" w:rsidRDefault="00944CF8" w:rsidP="00A13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I полугодие 2016</w:t>
            </w:r>
          </w:p>
        </w:tc>
        <w:tc>
          <w:tcPr>
            <w:tcW w:w="2371" w:type="dxa"/>
          </w:tcPr>
          <w:p w:rsidR="00944CF8" w:rsidRPr="000743E5" w:rsidRDefault="00944CF8" w:rsidP="00735D26">
            <w:pPr>
              <w:spacing w:after="0" w:line="240" w:lineRule="auto"/>
              <w:ind w:left="132" w:right="-137" w:hanging="132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 Патрикеев А.В., Первомайская, д.41,  кв.10</w:t>
            </w:r>
          </w:p>
          <w:p w:rsidR="00944CF8" w:rsidRPr="000743E5" w:rsidRDefault="00944CF8" w:rsidP="00A13995">
            <w:pPr>
              <w:spacing w:after="0" w:line="240" w:lineRule="auto"/>
              <w:ind w:left="132" w:hanging="132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 МУП «Автотранс»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г.</w:t>
            </w: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Ржева</w:t>
            </w:r>
          </w:p>
          <w:p w:rsidR="00944CF8" w:rsidRPr="000743E5" w:rsidRDefault="00944CF8" w:rsidP="00A13995">
            <w:pPr>
              <w:spacing w:after="0" w:line="240" w:lineRule="auto"/>
              <w:ind w:left="132" w:hanging="132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</w:t>
            </w:r>
            <w:hyperlink r:id="rId16" w:history="1">
              <w:r w:rsidRPr="000743E5">
                <w:rPr>
                  <w:rStyle w:val="Hyperlink"/>
                  <w:rFonts w:ascii="Times New Roman" w:hAnsi="Times New Roman"/>
                  <w:iCs/>
                  <w:color w:val="000000"/>
                  <w:sz w:val="18"/>
                  <w:szCs w:val="18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944CF8" w:rsidRPr="00686F94" w:rsidTr="002E6446">
        <w:trPr>
          <w:trHeight w:val="348"/>
        </w:trPr>
        <w:tc>
          <w:tcPr>
            <w:tcW w:w="480" w:type="dxa"/>
          </w:tcPr>
          <w:p w:rsidR="00944CF8" w:rsidRPr="00CA1FB0" w:rsidRDefault="00944CF8" w:rsidP="006E25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1FB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16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12" w:type="dxa"/>
          </w:tcPr>
          <w:p w:rsidR="00944CF8" w:rsidRPr="00755B0A" w:rsidRDefault="00944CF8" w:rsidP="006E257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55B0A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02" w:type="dxa"/>
          </w:tcPr>
          <w:p w:rsidR="00944CF8" w:rsidRDefault="00944CF8" w:rsidP="0078085B">
            <w:pPr>
              <w:pStyle w:val="NormalWeb"/>
              <w:spacing w:before="0" w:beforeAutospacing="0" w:after="0"/>
              <w:jc w:val="center"/>
              <w:rPr>
                <w:b/>
                <w:sz w:val="20"/>
                <w:szCs w:val="20"/>
              </w:rPr>
            </w:pPr>
            <w:r w:rsidRPr="00CA1FB0">
              <w:rPr>
                <w:b/>
                <w:sz w:val="20"/>
                <w:szCs w:val="20"/>
              </w:rPr>
              <w:t xml:space="preserve">Новые Краны </w:t>
            </w:r>
          </w:p>
          <w:p w:rsidR="00944CF8" w:rsidRPr="00CA1FB0" w:rsidRDefault="00944CF8" w:rsidP="0078085B">
            <w:pPr>
              <w:pStyle w:val="NormalWeb"/>
              <w:spacing w:before="0" w:beforeAutospacing="0" w:after="0"/>
              <w:jc w:val="center"/>
              <w:rPr>
                <w:b/>
                <w:sz w:val="20"/>
                <w:szCs w:val="20"/>
              </w:rPr>
            </w:pPr>
            <w:r w:rsidRPr="00CA1FB0">
              <w:rPr>
                <w:b/>
                <w:sz w:val="20"/>
                <w:szCs w:val="20"/>
              </w:rPr>
              <w:t>–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CA1FB0">
              <w:rPr>
                <w:b/>
                <w:sz w:val="20"/>
                <w:szCs w:val="20"/>
              </w:rPr>
              <w:t>Хорошево</w:t>
            </w:r>
          </w:p>
          <w:p w:rsidR="00944CF8" w:rsidRPr="00CA1FB0" w:rsidRDefault="00944CF8" w:rsidP="006E257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</w:tcPr>
          <w:p w:rsidR="00944CF8" w:rsidRPr="000743E5" w:rsidRDefault="00944CF8" w:rsidP="006E2571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Новые краны</w:t>
            </w:r>
          </w:p>
          <w:p w:rsidR="00944CF8" w:rsidRPr="000743E5" w:rsidRDefault="00944CF8" w:rsidP="006E2571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Садовая</w:t>
            </w:r>
          </w:p>
          <w:p w:rsidR="00944CF8" w:rsidRPr="000743E5" w:rsidRDefault="00944CF8" w:rsidP="006E2571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Алексеева</w:t>
            </w:r>
          </w:p>
          <w:p w:rsidR="00944CF8" w:rsidRPr="000743E5" w:rsidRDefault="00944CF8" w:rsidP="006E2571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Ленина</w:t>
            </w:r>
          </w:p>
          <w:p w:rsidR="00944CF8" w:rsidRPr="000743E5" w:rsidRDefault="00944CF8" w:rsidP="006E2571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Советская</w:t>
            </w:r>
          </w:p>
          <w:p w:rsidR="00944CF8" w:rsidRPr="000743E5" w:rsidRDefault="00944CF8" w:rsidP="006E2571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Партизанская</w:t>
            </w:r>
          </w:p>
          <w:p w:rsidR="00944CF8" w:rsidRPr="000743E5" w:rsidRDefault="00944CF8" w:rsidP="006E2571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Калинина</w:t>
            </w:r>
          </w:p>
          <w:p w:rsidR="00944CF8" w:rsidRPr="000743E5" w:rsidRDefault="00944CF8" w:rsidP="006E2571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Гоголя</w:t>
            </w:r>
          </w:p>
          <w:p w:rsidR="00944CF8" w:rsidRPr="00243AF9" w:rsidRDefault="00944CF8" w:rsidP="006E2571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243AF9">
              <w:rPr>
                <w:sz w:val="18"/>
                <w:szCs w:val="18"/>
              </w:rPr>
              <w:t>Казанская</w:t>
            </w:r>
          </w:p>
          <w:p w:rsidR="00944CF8" w:rsidRPr="00243AF9" w:rsidRDefault="00944CF8" w:rsidP="006E2571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243AF9">
              <w:rPr>
                <w:sz w:val="18"/>
                <w:szCs w:val="18"/>
              </w:rPr>
              <w:t>Школа № 3</w:t>
            </w:r>
          </w:p>
          <w:p w:rsidR="00944CF8" w:rsidRPr="00243AF9" w:rsidRDefault="00944CF8" w:rsidP="006E2571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243AF9">
              <w:rPr>
                <w:sz w:val="18"/>
                <w:szCs w:val="18"/>
              </w:rPr>
              <w:t>Чернышевского</w:t>
            </w:r>
          </w:p>
          <w:p w:rsidR="00944CF8" w:rsidRDefault="00944CF8" w:rsidP="006E2571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243AF9">
              <w:rPr>
                <w:sz w:val="18"/>
                <w:szCs w:val="18"/>
              </w:rPr>
              <w:t>Хорошево</w:t>
            </w:r>
          </w:p>
          <w:p w:rsidR="00944CF8" w:rsidRPr="00243AF9" w:rsidRDefault="00944CF8" w:rsidP="006E2571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</w:tcPr>
          <w:p w:rsidR="00944CF8" w:rsidRPr="000743E5" w:rsidRDefault="00944CF8" w:rsidP="006E25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944CF8" w:rsidRPr="000743E5" w:rsidRDefault="00944CF8" w:rsidP="006E25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Краностроителей</w:t>
            </w:r>
          </w:p>
          <w:p w:rsidR="00944CF8" w:rsidRPr="000743E5" w:rsidRDefault="00944CF8" w:rsidP="006E25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Разина</w:t>
            </w:r>
          </w:p>
          <w:p w:rsidR="00944CF8" w:rsidRPr="000743E5" w:rsidRDefault="00944CF8" w:rsidP="006E25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Бехтерева</w:t>
            </w:r>
          </w:p>
          <w:p w:rsidR="00944CF8" w:rsidRPr="000743E5" w:rsidRDefault="00944CF8" w:rsidP="006E2571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ул. Ленина</w:t>
            </w:r>
          </w:p>
          <w:p w:rsidR="00944CF8" w:rsidRPr="000743E5" w:rsidRDefault="00944CF8" w:rsidP="006E2571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Б.Спасская</w:t>
            </w:r>
          </w:p>
          <w:p w:rsidR="00944CF8" w:rsidRPr="000743E5" w:rsidRDefault="00944CF8" w:rsidP="006E2571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ул. Калинина</w:t>
            </w:r>
          </w:p>
          <w:p w:rsidR="00944CF8" w:rsidRPr="000743E5" w:rsidRDefault="00944CF8" w:rsidP="006E2571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Торопецкий тракт</w:t>
            </w:r>
          </w:p>
          <w:p w:rsidR="00944CF8" w:rsidRPr="000743E5" w:rsidRDefault="00944CF8" w:rsidP="006E2571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Хорошево</w:t>
            </w:r>
          </w:p>
          <w:p w:rsidR="00944CF8" w:rsidRPr="000743E5" w:rsidRDefault="00944CF8" w:rsidP="006E2571">
            <w:pPr>
              <w:pStyle w:val="NormalWeb"/>
              <w:spacing w:before="0" w:beforeAutospacing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</w:tcPr>
          <w:p w:rsidR="00944CF8" w:rsidRPr="000743E5" w:rsidRDefault="00944CF8" w:rsidP="006E2571">
            <w:pPr>
              <w:pStyle w:val="NormalWeb"/>
              <w:spacing w:line="165" w:lineRule="atLeast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7,1/7,0</w:t>
            </w:r>
          </w:p>
        </w:tc>
        <w:tc>
          <w:tcPr>
            <w:tcW w:w="1440" w:type="dxa"/>
          </w:tcPr>
          <w:p w:rsidR="00944CF8" w:rsidRPr="000743E5" w:rsidRDefault="00944CF8" w:rsidP="006E25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6" w:type="dxa"/>
          </w:tcPr>
          <w:p w:rsidR="00944CF8" w:rsidRPr="000743E5" w:rsidRDefault="00944CF8" w:rsidP="006E25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4" w:type="dxa"/>
          </w:tcPr>
          <w:p w:rsidR="00944CF8" w:rsidRPr="000743E5" w:rsidRDefault="00944CF8" w:rsidP="006E25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2" w:type="dxa"/>
          </w:tcPr>
          <w:p w:rsidR="00944CF8" w:rsidRPr="000743E5" w:rsidRDefault="00944CF8" w:rsidP="006E25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</w:rPr>
              <w:t>Не установлены</w:t>
            </w:r>
          </w:p>
        </w:tc>
        <w:tc>
          <w:tcPr>
            <w:tcW w:w="1020" w:type="dxa"/>
          </w:tcPr>
          <w:p w:rsidR="00944CF8" w:rsidRPr="000743E5" w:rsidRDefault="00944CF8" w:rsidP="006E25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I полугодие 2016</w:t>
            </w:r>
          </w:p>
        </w:tc>
        <w:tc>
          <w:tcPr>
            <w:tcW w:w="2371" w:type="dxa"/>
          </w:tcPr>
          <w:p w:rsidR="00944CF8" w:rsidRPr="000743E5" w:rsidRDefault="00944CF8" w:rsidP="00735D26">
            <w:pPr>
              <w:spacing w:after="0" w:line="240" w:lineRule="auto"/>
              <w:ind w:left="132" w:right="-137" w:hanging="132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 МУП «Автотранс»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г.</w:t>
            </w: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Ржева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hyperlink r:id="rId17" w:history="1">
              <w:r w:rsidRPr="000743E5">
                <w:rPr>
                  <w:rStyle w:val="Hyperlink"/>
                  <w:rFonts w:ascii="Times New Roman" w:hAnsi="Times New Roman"/>
                  <w:iCs/>
                  <w:color w:val="000000"/>
                  <w:sz w:val="18"/>
                  <w:szCs w:val="18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944CF8" w:rsidRPr="00686F94" w:rsidTr="002E6446">
        <w:trPr>
          <w:trHeight w:val="348"/>
        </w:trPr>
        <w:tc>
          <w:tcPr>
            <w:tcW w:w="480" w:type="dxa"/>
          </w:tcPr>
          <w:p w:rsidR="00944CF8" w:rsidRPr="00CA1FB0" w:rsidRDefault="00944CF8" w:rsidP="00D71A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1FB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17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12" w:type="dxa"/>
          </w:tcPr>
          <w:p w:rsidR="00944CF8" w:rsidRPr="00755B0A" w:rsidRDefault="00944CF8" w:rsidP="00D71A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55B0A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702" w:type="dxa"/>
          </w:tcPr>
          <w:p w:rsidR="00944CF8" w:rsidRPr="00CA1FB0" w:rsidRDefault="00944CF8" w:rsidP="00D71AF8">
            <w:pPr>
              <w:pStyle w:val="NormalWeb"/>
              <w:spacing w:after="0"/>
              <w:jc w:val="center"/>
              <w:rPr>
                <w:b/>
                <w:sz w:val="20"/>
                <w:szCs w:val="20"/>
              </w:rPr>
            </w:pPr>
            <w:r w:rsidRPr="00CA1FB0">
              <w:rPr>
                <w:b/>
                <w:sz w:val="20"/>
                <w:szCs w:val="20"/>
              </w:rPr>
              <w:t>Мебельный к-т –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CA1FB0">
              <w:rPr>
                <w:b/>
                <w:sz w:val="20"/>
                <w:szCs w:val="20"/>
              </w:rPr>
              <w:t>РТС</w:t>
            </w:r>
          </w:p>
          <w:p w:rsidR="00944CF8" w:rsidRPr="00CA1FB0" w:rsidRDefault="00944CF8" w:rsidP="00D71A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</w:tcPr>
          <w:p w:rsidR="00944CF8" w:rsidRPr="000743E5" w:rsidRDefault="00944CF8" w:rsidP="00D71AF8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РТС</w:t>
            </w:r>
          </w:p>
          <w:p w:rsidR="00944CF8" w:rsidRPr="000743E5" w:rsidRDefault="00944CF8" w:rsidP="00D71AF8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АТЭ-3</w:t>
            </w:r>
          </w:p>
          <w:p w:rsidR="00944CF8" w:rsidRPr="000743E5" w:rsidRDefault="00944CF8" w:rsidP="00D71AF8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Зубцовское шоссе</w:t>
            </w:r>
          </w:p>
          <w:p w:rsidR="00944CF8" w:rsidRPr="000743E5" w:rsidRDefault="00944CF8" w:rsidP="00D71AF8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ул. Горького</w:t>
            </w:r>
          </w:p>
          <w:p w:rsidR="00944CF8" w:rsidRPr="000743E5" w:rsidRDefault="00944CF8" w:rsidP="00D71AF8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ул. Калинина</w:t>
            </w:r>
          </w:p>
          <w:p w:rsidR="00944CF8" w:rsidRPr="000743E5" w:rsidRDefault="00944CF8" w:rsidP="00D71AF8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ул. Партизанская</w:t>
            </w:r>
          </w:p>
          <w:p w:rsidR="00944CF8" w:rsidRPr="000743E5" w:rsidRDefault="00944CF8" w:rsidP="00D71AF8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ул. Ленина</w:t>
            </w:r>
          </w:p>
          <w:p w:rsidR="00944CF8" w:rsidRPr="000743E5" w:rsidRDefault="00944CF8" w:rsidP="00D71AF8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Калининские дома</w:t>
            </w:r>
          </w:p>
          <w:p w:rsidR="00944CF8" w:rsidRPr="000743E5" w:rsidRDefault="00944CF8" w:rsidP="00D71AF8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Клуб РМЗ</w:t>
            </w:r>
          </w:p>
          <w:p w:rsidR="00944CF8" w:rsidRPr="000743E5" w:rsidRDefault="00944CF8" w:rsidP="00D71AF8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Ржев-1</w:t>
            </w:r>
          </w:p>
          <w:p w:rsidR="00944CF8" w:rsidRPr="000743E5" w:rsidRDefault="00944CF8" w:rsidP="00D71AF8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Завод РМЗ</w:t>
            </w:r>
          </w:p>
          <w:p w:rsidR="00944CF8" w:rsidRPr="000743E5" w:rsidRDefault="00944CF8" w:rsidP="00D71AF8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Мебельный комбинат</w:t>
            </w:r>
          </w:p>
          <w:p w:rsidR="00944CF8" w:rsidRPr="000743E5" w:rsidRDefault="00944CF8" w:rsidP="00D871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0" w:type="dxa"/>
          </w:tcPr>
          <w:p w:rsidR="00944CF8" w:rsidRPr="000743E5" w:rsidRDefault="00944CF8" w:rsidP="00D71A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РТС</w:t>
            </w:r>
          </w:p>
          <w:p w:rsidR="00944CF8" w:rsidRPr="000743E5" w:rsidRDefault="00944CF8" w:rsidP="00D71A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Зубцовское шоссе</w:t>
            </w:r>
          </w:p>
          <w:p w:rsidR="00944CF8" w:rsidRPr="000743E5" w:rsidRDefault="00944CF8" w:rsidP="00D71A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пл. Мира</w:t>
            </w:r>
          </w:p>
          <w:p w:rsidR="00944CF8" w:rsidRPr="000743E5" w:rsidRDefault="00944CF8" w:rsidP="00D71A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Б.Спасская</w:t>
            </w:r>
          </w:p>
          <w:p w:rsidR="00944CF8" w:rsidRPr="000743E5" w:rsidRDefault="00944CF8" w:rsidP="00D71A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Ленина</w:t>
            </w:r>
          </w:p>
          <w:p w:rsidR="00944CF8" w:rsidRPr="000743E5" w:rsidRDefault="00944CF8" w:rsidP="00D71A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Калининские дома</w:t>
            </w:r>
          </w:p>
          <w:p w:rsidR="00944CF8" w:rsidRPr="000743E5" w:rsidRDefault="00944CF8" w:rsidP="00D71A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Ленинградское шоссе</w:t>
            </w:r>
          </w:p>
          <w:p w:rsidR="00944CF8" w:rsidRPr="000743E5" w:rsidRDefault="00944CF8" w:rsidP="00D71A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Центральная</w:t>
            </w:r>
          </w:p>
          <w:p w:rsidR="00944CF8" w:rsidRPr="000743E5" w:rsidRDefault="00944CF8" w:rsidP="00D71A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Осташковский проезд</w:t>
            </w:r>
          </w:p>
          <w:p w:rsidR="00944CF8" w:rsidRPr="000743E5" w:rsidRDefault="00944CF8" w:rsidP="00D71A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Осташковское шоссе</w:t>
            </w:r>
          </w:p>
        </w:tc>
        <w:tc>
          <w:tcPr>
            <w:tcW w:w="668" w:type="dxa"/>
          </w:tcPr>
          <w:p w:rsidR="00944CF8" w:rsidRPr="000743E5" w:rsidRDefault="00944CF8" w:rsidP="00D71AF8">
            <w:pPr>
              <w:pStyle w:val="NormalWeb"/>
              <w:spacing w:line="165" w:lineRule="atLeast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10,0</w:t>
            </w:r>
          </w:p>
        </w:tc>
        <w:tc>
          <w:tcPr>
            <w:tcW w:w="1440" w:type="dxa"/>
          </w:tcPr>
          <w:p w:rsidR="00944CF8" w:rsidRPr="000743E5" w:rsidRDefault="00944CF8" w:rsidP="00D71A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6" w:type="dxa"/>
          </w:tcPr>
          <w:p w:rsidR="00944CF8" w:rsidRPr="000743E5" w:rsidRDefault="00944CF8" w:rsidP="00D71A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4" w:type="dxa"/>
          </w:tcPr>
          <w:p w:rsidR="00944CF8" w:rsidRPr="000743E5" w:rsidRDefault="00944CF8" w:rsidP="00D71A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2" w:type="dxa"/>
          </w:tcPr>
          <w:p w:rsidR="00944CF8" w:rsidRPr="000743E5" w:rsidRDefault="00944CF8" w:rsidP="00D71A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</w:rPr>
              <w:t>Не установлены</w:t>
            </w:r>
          </w:p>
        </w:tc>
        <w:tc>
          <w:tcPr>
            <w:tcW w:w="1020" w:type="dxa"/>
          </w:tcPr>
          <w:p w:rsidR="00944CF8" w:rsidRPr="000743E5" w:rsidRDefault="00944CF8" w:rsidP="00D71A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I полугодие 2016</w:t>
            </w:r>
          </w:p>
        </w:tc>
        <w:tc>
          <w:tcPr>
            <w:tcW w:w="2371" w:type="dxa"/>
          </w:tcPr>
          <w:p w:rsidR="00944CF8" w:rsidRPr="000743E5" w:rsidRDefault="00944CF8" w:rsidP="001B5471">
            <w:pPr>
              <w:spacing w:after="0" w:line="240" w:lineRule="auto"/>
              <w:ind w:left="132" w:right="-137" w:hanging="132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 МУП «Автотранс»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г.</w:t>
            </w: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Ржева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hyperlink r:id="rId18" w:history="1">
              <w:r w:rsidRPr="000743E5">
                <w:rPr>
                  <w:rStyle w:val="Hyperlink"/>
                  <w:rFonts w:ascii="Times New Roman" w:hAnsi="Times New Roman"/>
                  <w:iCs/>
                  <w:color w:val="000000"/>
                  <w:sz w:val="18"/>
                  <w:szCs w:val="18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</w:tbl>
    <w:p w:rsidR="00944CF8" w:rsidRDefault="00944CF8" w:rsidP="002056F8">
      <w:pPr>
        <w:spacing w:after="0" w:line="240" w:lineRule="auto"/>
      </w:pPr>
    </w:p>
    <w:tbl>
      <w:tblPr>
        <w:tblW w:w="1600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512"/>
        <w:gridCol w:w="1702"/>
        <w:gridCol w:w="2002"/>
        <w:gridCol w:w="1980"/>
        <w:gridCol w:w="668"/>
        <w:gridCol w:w="1440"/>
        <w:gridCol w:w="1436"/>
        <w:gridCol w:w="1084"/>
        <w:gridCol w:w="1312"/>
        <w:gridCol w:w="1020"/>
        <w:gridCol w:w="2371"/>
      </w:tblGrid>
      <w:tr w:rsidR="00944CF8" w:rsidRPr="00686F94" w:rsidTr="002056F8">
        <w:trPr>
          <w:trHeight w:val="64"/>
        </w:trPr>
        <w:tc>
          <w:tcPr>
            <w:tcW w:w="480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512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2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27799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2002" w:type="dxa"/>
          </w:tcPr>
          <w:p w:rsidR="00944CF8" w:rsidRPr="00C27799" w:rsidRDefault="00944CF8" w:rsidP="00571E3D">
            <w:pPr>
              <w:pStyle w:val="NormalWeb"/>
              <w:spacing w:before="0" w:beforeAutospacing="0" w:after="0"/>
              <w:jc w:val="center"/>
              <w:rPr>
                <w:b/>
                <w:sz w:val="16"/>
                <w:szCs w:val="16"/>
              </w:rPr>
            </w:pPr>
            <w:r w:rsidRPr="00C27799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980" w:type="dxa"/>
          </w:tcPr>
          <w:p w:rsidR="00944CF8" w:rsidRPr="00C27799" w:rsidRDefault="00944CF8" w:rsidP="00571E3D">
            <w:pPr>
              <w:pStyle w:val="NormalWeb"/>
              <w:spacing w:before="0" w:beforeAutospacing="0" w:after="0"/>
              <w:jc w:val="center"/>
              <w:rPr>
                <w:b/>
                <w:sz w:val="16"/>
                <w:szCs w:val="16"/>
              </w:rPr>
            </w:pPr>
            <w:r w:rsidRPr="00C27799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668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27799">
              <w:rPr>
                <w:rFonts w:ascii="Times New Roman" w:hAnsi="Times New Roman"/>
                <w:b/>
                <w:sz w:val="16"/>
                <w:szCs w:val="16"/>
              </w:rPr>
              <w:t>6</w:t>
            </w:r>
          </w:p>
        </w:tc>
        <w:tc>
          <w:tcPr>
            <w:tcW w:w="1440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36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84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312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20" w:type="dxa"/>
          </w:tcPr>
          <w:p w:rsidR="00944CF8" w:rsidRPr="00C27799" w:rsidRDefault="00944CF8" w:rsidP="00571E3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371" w:type="dxa"/>
          </w:tcPr>
          <w:p w:rsidR="00944CF8" w:rsidRPr="00C27799" w:rsidRDefault="00944CF8" w:rsidP="00571E3D">
            <w:pPr>
              <w:spacing w:after="0" w:line="240" w:lineRule="auto"/>
              <w:ind w:left="103" w:hanging="103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27799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944CF8" w:rsidRPr="00686F94" w:rsidTr="002E6446">
        <w:trPr>
          <w:trHeight w:val="348"/>
        </w:trPr>
        <w:tc>
          <w:tcPr>
            <w:tcW w:w="480" w:type="dxa"/>
          </w:tcPr>
          <w:p w:rsidR="00944CF8" w:rsidRPr="00CA1FB0" w:rsidRDefault="00944CF8" w:rsidP="004304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1FB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18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12" w:type="dxa"/>
          </w:tcPr>
          <w:p w:rsidR="00944CF8" w:rsidRPr="00755B0A" w:rsidRDefault="00944CF8" w:rsidP="004304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55B0A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02" w:type="dxa"/>
          </w:tcPr>
          <w:p w:rsidR="00944CF8" w:rsidRPr="00CA1FB0" w:rsidRDefault="00944CF8" w:rsidP="004304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A1FB0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Хлебозавод –Новый Кранострои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  <w:r w:rsidRPr="00CA1FB0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тельный завод</w:t>
            </w:r>
          </w:p>
        </w:tc>
        <w:tc>
          <w:tcPr>
            <w:tcW w:w="2002" w:type="dxa"/>
          </w:tcPr>
          <w:p w:rsidR="00944CF8" w:rsidRPr="000743E5" w:rsidRDefault="00944CF8" w:rsidP="004304F7">
            <w:pPr>
              <w:pStyle w:val="NormalWeb"/>
              <w:spacing w:before="0" w:beforeAutospacing="0" w:after="0"/>
              <w:jc w:val="center"/>
              <w:rPr>
                <w:color w:val="000000"/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Новый Краностроительный завод</w:t>
            </w:r>
          </w:p>
          <w:p w:rsidR="00944CF8" w:rsidRPr="000743E5" w:rsidRDefault="00944CF8" w:rsidP="004304F7">
            <w:pPr>
              <w:pStyle w:val="NormalWeb"/>
              <w:spacing w:before="0" w:beforeAutospacing="0" w:after="0"/>
              <w:jc w:val="center"/>
              <w:rPr>
                <w:color w:val="000000"/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магазин  Спартак</w:t>
            </w:r>
          </w:p>
          <w:p w:rsidR="00944CF8" w:rsidRPr="000743E5" w:rsidRDefault="00944CF8" w:rsidP="004304F7">
            <w:pPr>
              <w:pStyle w:val="NormalWeb"/>
              <w:spacing w:before="0" w:beforeAutospacing="0" w:after="0"/>
              <w:jc w:val="center"/>
              <w:rPr>
                <w:color w:val="000000"/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пл. Советская</w:t>
            </w:r>
          </w:p>
          <w:p w:rsidR="00944CF8" w:rsidRPr="000743E5" w:rsidRDefault="00944CF8" w:rsidP="004304F7">
            <w:pPr>
              <w:pStyle w:val="NormalWeb"/>
              <w:spacing w:before="0" w:beforeAutospacing="0" w:after="0"/>
              <w:jc w:val="center"/>
              <w:rPr>
                <w:color w:val="000000"/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ул.Ленина</w:t>
            </w:r>
          </w:p>
          <w:p w:rsidR="00944CF8" w:rsidRPr="000743E5" w:rsidRDefault="00944CF8" w:rsidP="004304F7">
            <w:pPr>
              <w:pStyle w:val="NormalWeb"/>
              <w:spacing w:before="0" w:beforeAutospacing="0" w:after="0"/>
              <w:jc w:val="center"/>
              <w:rPr>
                <w:color w:val="000000"/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Партизанская</w:t>
            </w:r>
          </w:p>
          <w:p w:rsidR="00944CF8" w:rsidRPr="000743E5" w:rsidRDefault="00944CF8" w:rsidP="004304F7">
            <w:pPr>
              <w:pStyle w:val="NormalWeb"/>
              <w:spacing w:before="0" w:beforeAutospacing="0" w:after="0"/>
              <w:jc w:val="center"/>
              <w:rPr>
                <w:color w:val="000000"/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Калинина</w:t>
            </w:r>
          </w:p>
          <w:p w:rsidR="00944CF8" w:rsidRPr="000743E5" w:rsidRDefault="00944CF8" w:rsidP="004304F7">
            <w:pPr>
              <w:pStyle w:val="NormalWeb"/>
              <w:spacing w:before="0" w:beforeAutospacing="0" w:after="0"/>
              <w:jc w:val="center"/>
              <w:rPr>
                <w:color w:val="000000"/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М.Горького</w:t>
            </w:r>
          </w:p>
          <w:p w:rsidR="00944CF8" w:rsidRPr="000743E5" w:rsidRDefault="00944CF8" w:rsidP="004304F7">
            <w:pPr>
              <w:pStyle w:val="NormalWeb"/>
              <w:spacing w:before="0" w:beforeAutospacing="0" w:after="0"/>
              <w:jc w:val="center"/>
              <w:rPr>
                <w:color w:val="000000"/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Пл.Мира</w:t>
            </w:r>
          </w:p>
          <w:p w:rsidR="00944CF8" w:rsidRPr="000743E5" w:rsidRDefault="00944CF8" w:rsidP="004304F7">
            <w:pPr>
              <w:pStyle w:val="NormalWeb"/>
              <w:spacing w:before="0" w:beforeAutospacing="0" w:after="0"/>
              <w:jc w:val="center"/>
              <w:rPr>
                <w:color w:val="000000"/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Вокзал Ржев-2</w:t>
            </w:r>
          </w:p>
          <w:p w:rsidR="00944CF8" w:rsidRDefault="00944CF8" w:rsidP="004304F7">
            <w:pPr>
              <w:pStyle w:val="NormalWeb"/>
              <w:spacing w:before="0" w:beforeAutospacing="0" w:after="0"/>
              <w:jc w:val="center"/>
              <w:rPr>
                <w:color w:val="000000"/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Хлебозавод</w:t>
            </w:r>
          </w:p>
          <w:p w:rsidR="00944CF8" w:rsidRDefault="00944CF8" w:rsidP="004304F7">
            <w:pPr>
              <w:pStyle w:val="NormalWeb"/>
              <w:spacing w:before="0" w:beforeAutospacing="0" w:after="0"/>
              <w:jc w:val="center"/>
              <w:rPr>
                <w:color w:val="000000"/>
                <w:sz w:val="18"/>
                <w:szCs w:val="18"/>
              </w:rPr>
            </w:pPr>
          </w:p>
          <w:p w:rsidR="00944CF8" w:rsidRPr="000743E5" w:rsidRDefault="00944CF8" w:rsidP="004304F7">
            <w:pPr>
              <w:pStyle w:val="NormalWeb"/>
              <w:spacing w:before="0" w:beforeAutospacing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</w:tcPr>
          <w:p w:rsidR="00944CF8" w:rsidRPr="000743E5" w:rsidRDefault="00944CF8" w:rsidP="004304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Краностроителей</w:t>
            </w:r>
          </w:p>
          <w:p w:rsidR="00944CF8" w:rsidRPr="000743E5" w:rsidRDefault="00944CF8" w:rsidP="004304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Разина</w:t>
            </w:r>
          </w:p>
          <w:p w:rsidR="00944CF8" w:rsidRPr="000743E5" w:rsidRDefault="00944CF8" w:rsidP="004304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Бехтерева</w:t>
            </w:r>
          </w:p>
          <w:p w:rsidR="00944CF8" w:rsidRPr="000743E5" w:rsidRDefault="00944CF8" w:rsidP="004304F7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ул. Ленина</w:t>
            </w:r>
          </w:p>
          <w:p w:rsidR="00944CF8" w:rsidRPr="000743E5" w:rsidRDefault="00944CF8" w:rsidP="004304F7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ул. Б.Спасская</w:t>
            </w:r>
          </w:p>
          <w:p w:rsidR="00944CF8" w:rsidRPr="000743E5" w:rsidRDefault="00944CF8" w:rsidP="004304F7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пл. Мира</w:t>
            </w:r>
          </w:p>
          <w:p w:rsidR="00944CF8" w:rsidRPr="000743E5" w:rsidRDefault="00944CF8" w:rsidP="004304F7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ул. Мира</w:t>
            </w:r>
          </w:p>
          <w:p w:rsidR="00944CF8" w:rsidRPr="000743E5" w:rsidRDefault="00944CF8" w:rsidP="004304F7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Вокзал Ржев-2</w:t>
            </w:r>
          </w:p>
          <w:p w:rsidR="00944CF8" w:rsidRPr="000743E5" w:rsidRDefault="00944CF8" w:rsidP="004304F7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Хлебозавод</w:t>
            </w:r>
          </w:p>
          <w:p w:rsidR="00944CF8" w:rsidRPr="000743E5" w:rsidRDefault="00944CF8" w:rsidP="004304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8" w:type="dxa"/>
          </w:tcPr>
          <w:p w:rsidR="00944CF8" w:rsidRPr="000743E5" w:rsidRDefault="00944CF8" w:rsidP="004304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1440" w:type="dxa"/>
          </w:tcPr>
          <w:p w:rsidR="00944CF8" w:rsidRPr="000743E5" w:rsidRDefault="00944CF8" w:rsidP="004304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6" w:type="dxa"/>
          </w:tcPr>
          <w:p w:rsidR="00944CF8" w:rsidRPr="000743E5" w:rsidRDefault="00944CF8" w:rsidP="004304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4" w:type="dxa"/>
          </w:tcPr>
          <w:p w:rsidR="00944CF8" w:rsidRPr="000743E5" w:rsidRDefault="00944CF8" w:rsidP="004304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2" w:type="dxa"/>
          </w:tcPr>
          <w:p w:rsidR="00944CF8" w:rsidRPr="000743E5" w:rsidRDefault="00944CF8" w:rsidP="004304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</w:rPr>
              <w:t>Не установлены</w:t>
            </w:r>
          </w:p>
        </w:tc>
        <w:tc>
          <w:tcPr>
            <w:tcW w:w="1020" w:type="dxa"/>
          </w:tcPr>
          <w:p w:rsidR="00944CF8" w:rsidRPr="000743E5" w:rsidRDefault="00944CF8" w:rsidP="004304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I полугодие 2016</w:t>
            </w:r>
          </w:p>
        </w:tc>
        <w:tc>
          <w:tcPr>
            <w:tcW w:w="2371" w:type="dxa"/>
          </w:tcPr>
          <w:p w:rsidR="00944CF8" w:rsidRPr="000743E5" w:rsidRDefault="00944CF8" w:rsidP="004304F7">
            <w:pPr>
              <w:spacing w:after="0" w:line="240" w:lineRule="auto"/>
              <w:ind w:left="132" w:hanging="132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 Портянко А.И.</w:t>
            </w:r>
          </w:p>
          <w:p w:rsidR="00944CF8" w:rsidRPr="000743E5" w:rsidRDefault="00944CF8" w:rsidP="004304F7">
            <w:pPr>
              <w:spacing w:after="0" w:line="240" w:lineRule="auto"/>
              <w:ind w:left="132" w:hanging="132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 </w:t>
            </w: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ул.Челюскинцев, д.41, кв.24</w:t>
            </w:r>
          </w:p>
        </w:tc>
      </w:tr>
      <w:tr w:rsidR="00944CF8" w:rsidRPr="00686F94" w:rsidTr="002E6446">
        <w:trPr>
          <w:trHeight w:val="348"/>
        </w:trPr>
        <w:tc>
          <w:tcPr>
            <w:tcW w:w="480" w:type="dxa"/>
          </w:tcPr>
          <w:p w:rsidR="00944CF8" w:rsidRPr="00CA1FB0" w:rsidRDefault="00944CF8" w:rsidP="00596D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1FB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19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12" w:type="dxa"/>
          </w:tcPr>
          <w:p w:rsidR="00944CF8" w:rsidRPr="00755B0A" w:rsidRDefault="00944CF8" w:rsidP="00596D6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55B0A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3Б</w:t>
            </w:r>
          </w:p>
        </w:tc>
        <w:tc>
          <w:tcPr>
            <w:tcW w:w="1702" w:type="dxa"/>
          </w:tcPr>
          <w:p w:rsidR="00944CF8" w:rsidRPr="00CA1FB0" w:rsidRDefault="00944CF8" w:rsidP="00596D63">
            <w:pPr>
              <w:pStyle w:val="NormalWeb"/>
              <w:spacing w:after="0"/>
              <w:jc w:val="center"/>
              <w:rPr>
                <w:b/>
                <w:sz w:val="20"/>
                <w:szCs w:val="20"/>
              </w:rPr>
            </w:pPr>
            <w:r w:rsidRPr="00CA1FB0">
              <w:rPr>
                <w:b/>
                <w:sz w:val="20"/>
                <w:szCs w:val="20"/>
              </w:rPr>
              <w:t>Склад - 40 – Нижний Бор</w:t>
            </w:r>
          </w:p>
          <w:p w:rsidR="00944CF8" w:rsidRPr="00CA1FB0" w:rsidRDefault="00944CF8" w:rsidP="00596D6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</w:tcPr>
          <w:p w:rsidR="00944CF8" w:rsidRPr="000743E5" w:rsidRDefault="00944CF8" w:rsidP="00596D63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Нижний Бор</w:t>
            </w:r>
          </w:p>
          <w:p w:rsidR="00944CF8" w:rsidRPr="000743E5" w:rsidRDefault="00944CF8" w:rsidP="00596D63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40 лет ВЛКСМ</w:t>
            </w:r>
          </w:p>
          <w:p w:rsidR="00944CF8" w:rsidRPr="000743E5" w:rsidRDefault="00944CF8" w:rsidP="00596D63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Мясокомбинат</w:t>
            </w:r>
          </w:p>
          <w:p w:rsidR="00944CF8" w:rsidRPr="000743E5" w:rsidRDefault="00944CF8" w:rsidP="00596D63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АТЭ-3</w:t>
            </w:r>
          </w:p>
          <w:p w:rsidR="00944CF8" w:rsidRPr="000743E5" w:rsidRDefault="00944CF8" w:rsidP="00596D63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Магазин 10</w:t>
            </w:r>
          </w:p>
          <w:p w:rsidR="00944CF8" w:rsidRPr="000743E5" w:rsidRDefault="00944CF8" w:rsidP="00596D63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Мира</w:t>
            </w:r>
          </w:p>
          <w:p w:rsidR="00944CF8" w:rsidRPr="000743E5" w:rsidRDefault="00944CF8" w:rsidP="00596D63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М.Горького</w:t>
            </w:r>
          </w:p>
          <w:p w:rsidR="00944CF8" w:rsidRPr="000743E5" w:rsidRDefault="00944CF8" w:rsidP="00596D63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Калинина</w:t>
            </w:r>
          </w:p>
          <w:p w:rsidR="00944CF8" w:rsidRPr="000743E5" w:rsidRDefault="00944CF8" w:rsidP="00596D63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Партизанская</w:t>
            </w:r>
          </w:p>
          <w:p w:rsidR="00944CF8" w:rsidRPr="000743E5" w:rsidRDefault="00944CF8" w:rsidP="00596D63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Поликлиника</w:t>
            </w:r>
          </w:p>
          <w:p w:rsidR="00944CF8" w:rsidRPr="000743E5" w:rsidRDefault="00944CF8" w:rsidP="00596D63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Разина</w:t>
            </w:r>
          </w:p>
          <w:p w:rsidR="00944CF8" w:rsidRPr="000743E5" w:rsidRDefault="00944CF8" w:rsidP="00596D63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Карусели</w:t>
            </w:r>
          </w:p>
          <w:p w:rsidR="00944CF8" w:rsidRPr="000743E5" w:rsidRDefault="00944CF8" w:rsidP="00596D63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Советская площадь</w:t>
            </w:r>
          </w:p>
          <w:p w:rsidR="00944CF8" w:rsidRPr="000743E5" w:rsidRDefault="00944CF8" w:rsidP="00596D63">
            <w:pPr>
              <w:pStyle w:val="NormalWeb"/>
              <w:spacing w:before="0" w:beforeAutospacing="0" w:after="0"/>
              <w:jc w:val="center"/>
              <w:rPr>
                <w:color w:val="000000"/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Ленина</w:t>
            </w:r>
          </w:p>
          <w:p w:rsidR="00944CF8" w:rsidRPr="000743E5" w:rsidRDefault="00944CF8" w:rsidP="00596D63">
            <w:pPr>
              <w:pStyle w:val="NormalWeb"/>
              <w:spacing w:before="0" w:beforeAutospacing="0" w:after="0"/>
              <w:jc w:val="center"/>
              <w:rPr>
                <w:color w:val="000000"/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Калининские дома</w:t>
            </w:r>
          </w:p>
          <w:p w:rsidR="00944CF8" w:rsidRPr="000743E5" w:rsidRDefault="00944CF8" w:rsidP="00596D63">
            <w:pPr>
              <w:pStyle w:val="NormalWeb"/>
              <w:spacing w:before="0" w:beforeAutospacing="0" w:after="0"/>
              <w:jc w:val="center"/>
              <w:rPr>
                <w:color w:val="000000"/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РМЗ</w:t>
            </w:r>
          </w:p>
          <w:p w:rsidR="00944CF8" w:rsidRPr="000743E5" w:rsidRDefault="00944CF8" w:rsidP="00596D63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Ржев - 1</w:t>
            </w:r>
          </w:p>
          <w:p w:rsidR="00944CF8" w:rsidRPr="000743E5" w:rsidRDefault="00944CF8" w:rsidP="00596D63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 xml:space="preserve">Склад – 40 </w:t>
            </w:r>
          </w:p>
          <w:p w:rsidR="00944CF8" w:rsidRDefault="00944CF8" w:rsidP="00596D63">
            <w:pPr>
              <w:pStyle w:val="NormalWeb"/>
              <w:spacing w:before="0" w:beforeAutospacing="0" w:after="0" w:line="160" w:lineRule="exact"/>
              <w:rPr>
                <w:color w:val="000000"/>
                <w:sz w:val="18"/>
                <w:szCs w:val="18"/>
              </w:rPr>
            </w:pPr>
          </w:p>
          <w:p w:rsidR="00944CF8" w:rsidRPr="000743E5" w:rsidRDefault="00944CF8" w:rsidP="00596D63">
            <w:pPr>
              <w:pStyle w:val="NormalWeb"/>
              <w:spacing w:before="0" w:beforeAutospacing="0" w:after="0" w:line="16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</w:tcPr>
          <w:p w:rsidR="00944CF8" w:rsidRPr="000743E5" w:rsidRDefault="00944CF8" w:rsidP="00596D63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Нижний Бор</w:t>
            </w:r>
          </w:p>
          <w:p w:rsidR="00944CF8" w:rsidRPr="000743E5" w:rsidRDefault="00944CF8" w:rsidP="00596D63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40 лет ВЛКСМ</w:t>
            </w:r>
          </w:p>
          <w:p w:rsidR="00944CF8" w:rsidRPr="000743E5" w:rsidRDefault="00944CF8" w:rsidP="00596D63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Зубцовское шоссе</w:t>
            </w:r>
          </w:p>
          <w:p w:rsidR="00944CF8" w:rsidRPr="000743E5" w:rsidRDefault="00944CF8" w:rsidP="00596D63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пл. Мира</w:t>
            </w:r>
          </w:p>
          <w:p w:rsidR="00944CF8" w:rsidRPr="000743E5" w:rsidRDefault="00944CF8" w:rsidP="00596D63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ул. Б.Спасская</w:t>
            </w:r>
          </w:p>
          <w:p w:rsidR="00944CF8" w:rsidRPr="000743E5" w:rsidRDefault="00944CF8" w:rsidP="00596D63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ул. Грацинского</w:t>
            </w:r>
          </w:p>
          <w:p w:rsidR="00944CF8" w:rsidRPr="000743E5" w:rsidRDefault="00944CF8" w:rsidP="00596D63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ул. Разина</w:t>
            </w:r>
          </w:p>
          <w:p w:rsidR="00944CF8" w:rsidRPr="000743E5" w:rsidRDefault="00944CF8" w:rsidP="00596D63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Советская площадь</w:t>
            </w:r>
          </w:p>
          <w:p w:rsidR="00944CF8" w:rsidRPr="000743E5" w:rsidRDefault="00944CF8" w:rsidP="00596D63">
            <w:pPr>
              <w:pStyle w:val="NormalWeb"/>
              <w:spacing w:before="0" w:beforeAutospacing="0" w:after="0"/>
              <w:jc w:val="center"/>
              <w:rPr>
                <w:color w:val="000000"/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ул. Ленина</w:t>
            </w:r>
          </w:p>
          <w:p w:rsidR="00944CF8" w:rsidRPr="000743E5" w:rsidRDefault="00944CF8" w:rsidP="00596D63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ул. Ленинградское шоссе</w:t>
            </w:r>
          </w:p>
          <w:p w:rsidR="00944CF8" w:rsidRPr="000743E5" w:rsidRDefault="00944CF8" w:rsidP="00596D63">
            <w:pPr>
              <w:pStyle w:val="NormalWe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0743E5">
              <w:rPr>
                <w:color w:val="000000"/>
                <w:sz w:val="18"/>
                <w:szCs w:val="18"/>
              </w:rPr>
              <w:t>ул. К.Либкнехта</w:t>
            </w:r>
          </w:p>
          <w:p w:rsidR="00944CF8" w:rsidRPr="000743E5" w:rsidRDefault="00944CF8" w:rsidP="00596D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8" w:type="dxa"/>
          </w:tcPr>
          <w:p w:rsidR="00944CF8" w:rsidRPr="000743E5" w:rsidRDefault="00944CF8" w:rsidP="00596D63">
            <w:pPr>
              <w:pStyle w:val="NormalWeb"/>
              <w:spacing w:after="0"/>
              <w:jc w:val="center"/>
              <w:rPr>
                <w:sz w:val="18"/>
                <w:szCs w:val="18"/>
              </w:rPr>
            </w:pPr>
            <w:r w:rsidRPr="000743E5">
              <w:rPr>
                <w:sz w:val="18"/>
                <w:szCs w:val="18"/>
              </w:rPr>
              <w:t>8,7</w:t>
            </w:r>
          </w:p>
          <w:p w:rsidR="00944CF8" w:rsidRPr="000743E5" w:rsidRDefault="00944CF8" w:rsidP="00596D6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</w:tcPr>
          <w:p w:rsidR="00944CF8" w:rsidRPr="000743E5" w:rsidRDefault="00944CF8" w:rsidP="00596D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6" w:type="dxa"/>
          </w:tcPr>
          <w:p w:rsidR="00944CF8" w:rsidRPr="000743E5" w:rsidRDefault="00944CF8" w:rsidP="00596D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4" w:type="dxa"/>
          </w:tcPr>
          <w:p w:rsidR="00944CF8" w:rsidRPr="000743E5" w:rsidRDefault="00944CF8" w:rsidP="00596D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2" w:type="dxa"/>
          </w:tcPr>
          <w:p w:rsidR="00944CF8" w:rsidRPr="000743E5" w:rsidRDefault="00944CF8" w:rsidP="00596D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</w:rPr>
              <w:t>Не установлены</w:t>
            </w:r>
          </w:p>
        </w:tc>
        <w:tc>
          <w:tcPr>
            <w:tcW w:w="1020" w:type="dxa"/>
          </w:tcPr>
          <w:p w:rsidR="00944CF8" w:rsidRPr="000743E5" w:rsidRDefault="00944CF8" w:rsidP="00596D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I полугодие 2016</w:t>
            </w:r>
          </w:p>
        </w:tc>
        <w:tc>
          <w:tcPr>
            <w:tcW w:w="2371" w:type="dxa"/>
          </w:tcPr>
          <w:p w:rsidR="00944CF8" w:rsidRPr="000743E5" w:rsidRDefault="00944CF8" w:rsidP="00596D63">
            <w:pPr>
              <w:spacing w:after="0" w:line="240" w:lineRule="auto"/>
              <w:ind w:left="132" w:hanging="132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Белоногов С.А., ул.</w:t>
            </w:r>
            <w:r w:rsidRPr="000743E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Алексеева, д.10, квартал 208</w:t>
            </w:r>
          </w:p>
          <w:p w:rsidR="00944CF8" w:rsidRPr="000743E5" w:rsidRDefault="00944CF8" w:rsidP="00596D63">
            <w:pPr>
              <w:spacing w:after="0" w:line="240" w:lineRule="auto"/>
              <w:ind w:left="132" w:hanging="132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944CF8" w:rsidRPr="00686F94" w:rsidTr="002E6446">
        <w:trPr>
          <w:trHeight w:val="348"/>
        </w:trPr>
        <w:tc>
          <w:tcPr>
            <w:tcW w:w="480" w:type="dxa"/>
          </w:tcPr>
          <w:p w:rsidR="00944CF8" w:rsidRPr="00CA1FB0" w:rsidRDefault="00944CF8" w:rsidP="00596D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27" w:type="dxa"/>
            <w:gridSpan w:val="11"/>
          </w:tcPr>
          <w:p w:rsidR="00944CF8" w:rsidRPr="000743E5" w:rsidRDefault="00944CF8" w:rsidP="00596D63">
            <w:pPr>
              <w:spacing w:after="0" w:line="240" w:lineRule="auto"/>
              <w:ind w:left="132" w:hanging="132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86F94">
              <w:rPr>
                <w:rFonts w:ascii="Times New Roman" w:hAnsi="Times New Roman"/>
                <w:sz w:val="28"/>
                <w:szCs w:val="28"/>
              </w:rPr>
              <w:t>* - по истечении срока действия договора регулярные перевозки осуществляются по нерегулируемым тарифам.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».</w:t>
            </w:r>
          </w:p>
        </w:tc>
      </w:tr>
    </w:tbl>
    <w:p w:rsidR="00944CF8" w:rsidRDefault="00944CF8">
      <w:r>
        <w:t xml:space="preserve">  </w:t>
      </w:r>
    </w:p>
    <w:p w:rsidR="00944CF8" w:rsidRPr="004A6406" w:rsidRDefault="00944CF8" w:rsidP="00156073"/>
    <w:sectPr w:rsidR="00944CF8" w:rsidRPr="004A6406" w:rsidSect="002E6446">
      <w:headerReference w:type="even" r:id="rId19"/>
      <w:headerReference w:type="default" r:id="rId20"/>
      <w:pgSz w:w="16838" w:h="11906" w:orient="landscape"/>
      <w:pgMar w:top="1135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4CF8" w:rsidRDefault="00944CF8" w:rsidP="00BE26B0">
      <w:r>
        <w:separator/>
      </w:r>
    </w:p>
  </w:endnote>
  <w:endnote w:type="continuationSeparator" w:id="1">
    <w:p w:rsidR="00944CF8" w:rsidRDefault="00944CF8" w:rsidP="00BE26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4CF8" w:rsidRDefault="00944CF8" w:rsidP="00BE26B0">
      <w:r>
        <w:separator/>
      </w:r>
    </w:p>
  </w:footnote>
  <w:footnote w:type="continuationSeparator" w:id="1">
    <w:p w:rsidR="00944CF8" w:rsidRDefault="00944CF8" w:rsidP="00BE26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CF8" w:rsidRDefault="00944CF8" w:rsidP="00F8153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44CF8" w:rsidRDefault="00944CF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CF8" w:rsidRDefault="00944CF8" w:rsidP="00F8153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944CF8" w:rsidRDefault="00944CF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E67F8"/>
    <w:multiLevelType w:val="hybridMultilevel"/>
    <w:tmpl w:val="26BA08D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567CDA"/>
    <w:multiLevelType w:val="hybridMultilevel"/>
    <w:tmpl w:val="12EC52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2009"/>
    <w:rsid w:val="00000C78"/>
    <w:rsid w:val="000018B5"/>
    <w:rsid w:val="00002C06"/>
    <w:rsid w:val="00023FB6"/>
    <w:rsid w:val="000273CD"/>
    <w:rsid w:val="00030284"/>
    <w:rsid w:val="00031B24"/>
    <w:rsid w:val="000342AA"/>
    <w:rsid w:val="000342B1"/>
    <w:rsid w:val="00042412"/>
    <w:rsid w:val="000518C1"/>
    <w:rsid w:val="00053829"/>
    <w:rsid w:val="000743E5"/>
    <w:rsid w:val="00074E8B"/>
    <w:rsid w:val="00074F89"/>
    <w:rsid w:val="000906F1"/>
    <w:rsid w:val="00095877"/>
    <w:rsid w:val="000A25CE"/>
    <w:rsid w:val="000A4ADF"/>
    <w:rsid w:val="000A4CAE"/>
    <w:rsid w:val="000A614E"/>
    <w:rsid w:val="000B68D0"/>
    <w:rsid w:val="000C6FE2"/>
    <w:rsid w:val="000E135D"/>
    <w:rsid w:val="000E68B7"/>
    <w:rsid w:val="000F6A43"/>
    <w:rsid w:val="00101FAA"/>
    <w:rsid w:val="001030C3"/>
    <w:rsid w:val="00103D7B"/>
    <w:rsid w:val="00107874"/>
    <w:rsid w:val="00112B62"/>
    <w:rsid w:val="00115C3A"/>
    <w:rsid w:val="00131FC1"/>
    <w:rsid w:val="00136305"/>
    <w:rsid w:val="001364AF"/>
    <w:rsid w:val="001427D0"/>
    <w:rsid w:val="00144367"/>
    <w:rsid w:val="0015295C"/>
    <w:rsid w:val="00156073"/>
    <w:rsid w:val="001730A7"/>
    <w:rsid w:val="001762DE"/>
    <w:rsid w:val="001851E8"/>
    <w:rsid w:val="00187EF8"/>
    <w:rsid w:val="001B5471"/>
    <w:rsid w:val="001B5968"/>
    <w:rsid w:val="001B622F"/>
    <w:rsid w:val="001C69F5"/>
    <w:rsid w:val="001D28E3"/>
    <w:rsid w:val="001E17AE"/>
    <w:rsid w:val="001E273A"/>
    <w:rsid w:val="001E46C5"/>
    <w:rsid w:val="00201142"/>
    <w:rsid w:val="00202EE7"/>
    <w:rsid w:val="00205331"/>
    <w:rsid w:val="002056F8"/>
    <w:rsid w:val="002227D9"/>
    <w:rsid w:val="00226AD0"/>
    <w:rsid w:val="00226B1B"/>
    <w:rsid w:val="00233AAD"/>
    <w:rsid w:val="0023635E"/>
    <w:rsid w:val="00237427"/>
    <w:rsid w:val="00242933"/>
    <w:rsid w:val="00242CF3"/>
    <w:rsid w:val="002434A7"/>
    <w:rsid w:val="00243AF9"/>
    <w:rsid w:val="0025016A"/>
    <w:rsid w:val="00250F20"/>
    <w:rsid w:val="002655F2"/>
    <w:rsid w:val="0027463B"/>
    <w:rsid w:val="002762E4"/>
    <w:rsid w:val="0028756E"/>
    <w:rsid w:val="002966A4"/>
    <w:rsid w:val="002A2C58"/>
    <w:rsid w:val="002B15C1"/>
    <w:rsid w:val="002B3073"/>
    <w:rsid w:val="002C518D"/>
    <w:rsid w:val="002C5AEC"/>
    <w:rsid w:val="002D1C90"/>
    <w:rsid w:val="002E16B8"/>
    <w:rsid w:val="002E23E0"/>
    <w:rsid w:val="002E2A92"/>
    <w:rsid w:val="002E32BA"/>
    <w:rsid w:val="002E6446"/>
    <w:rsid w:val="002F183E"/>
    <w:rsid w:val="002F7AE2"/>
    <w:rsid w:val="00311180"/>
    <w:rsid w:val="00316DEB"/>
    <w:rsid w:val="003208E6"/>
    <w:rsid w:val="00320968"/>
    <w:rsid w:val="0032673B"/>
    <w:rsid w:val="00326E9D"/>
    <w:rsid w:val="003334C4"/>
    <w:rsid w:val="00336A6D"/>
    <w:rsid w:val="003400B3"/>
    <w:rsid w:val="0034076C"/>
    <w:rsid w:val="00342F92"/>
    <w:rsid w:val="00344CE2"/>
    <w:rsid w:val="00347554"/>
    <w:rsid w:val="00355DD4"/>
    <w:rsid w:val="003606DE"/>
    <w:rsid w:val="00362C19"/>
    <w:rsid w:val="00372F9D"/>
    <w:rsid w:val="003745A6"/>
    <w:rsid w:val="00374F01"/>
    <w:rsid w:val="00376E34"/>
    <w:rsid w:val="00385A0F"/>
    <w:rsid w:val="0039012B"/>
    <w:rsid w:val="003937D8"/>
    <w:rsid w:val="003A27E0"/>
    <w:rsid w:val="003A6195"/>
    <w:rsid w:val="003B1908"/>
    <w:rsid w:val="003D48D0"/>
    <w:rsid w:val="003E2612"/>
    <w:rsid w:val="003E39BD"/>
    <w:rsid w:val="003E7825"/>
    <w:rsid w:val="00407BA7"/>
    <w:rsid w:val="00407C43"/>
    <w:rsid w:val="004304F7"/>
    <w:rsid w:val="0043355B"/>
    <w:rsid w:val="004602B4"/>
    <w:rsid w:val="00460C99"/>
    <w:rsid w:val="004830BE"/>
    <w:rsid w:val="00484721"/>
    <w:rsid w:val="00484A3E"/>
    <w:rsid w:val="00487FD6"/>
    <w:rsid w:val="004A35BF"/>
    <w:rsid w:val="004A4BE7"/>
    <w:rsid w:val="004A6406"/>
    <w:rsid w:val="004C1131"/>
    <w:rsid w:val="004C47E9"/>
    <w:rsid w:val="004D2373"/>
    <w:rsid w:val="00512CD6"/>
    <w:rsid w:val="00534508"/>
    <w:rsid w:val="005402A1"/>
    <w:rsid w:val="005435BE"/>
    <w:rsid w:val="005436F9"/>
    <w:rsid w:val="0054568E"/>
    <w:rsid w:val="00551D1B"/>
    <w:rsid w:val="005572A6"/>
    <w:rsid w:val="00557577"/>
    <w:rsid w:val="00557ACF"/>
    <w:rsid w:val="0056499E"/>
    <w:rsid w:val="00571E3D"/>
    <w:rsid w:val="00572F93"/>
    <w:rsid w:val="00582741"/>
    <w:rsid w:val="00587727"/>
    <w:rsid w:val="00590B7F"/>
    <w:rsid w:val="00594E54"/>
    <w:rsid w:val="00595225"/>
    <w:rsid w:val="00596D63"/>
    <w:rsid w:val="005A28F0"/>
    <w:rsid w:val="005A3799"/>
    <w:rsid w:val="005C10A6"/>
    <w:rsid w:val="005C6F25"/>
    <w:rsid w:val="005D15BB"/>
    <w:rsid w:val="005D27BB"/>
    <w:rsid w:val="005D3B05"/>
    <w:rsid w:val="005E3F6A"/>
    <w:rsid w:val="005F2A69"/>
    <w:rsid w:val="005F61CB"/>
    <w:rsid w:val="005F74D2"/>
    <w:rsid w:val="005F7C64"/>
    <w:rsid w:val="006160AE"/>
    <w:rsid w:val="006206EB"/>
    <w:rsid w:val="0062664B"/>
    <w:rsid w:val="006269F6"/>
    <w:rsid w:val="00626FBE"/>
    <w:rsid w:val="006310A9"/>
    <w:rsid w:val="00631588"/>
    <w:rsid w:val="00641281"/>
    <w:rsid w:val="00642223"/>
    <w:rsid w:val="0064626F"/>
    <w:rsid w:val="0065048D"/>
    <w:rsid w:val="00661B85"/>
    <w:rsid w:val="00662009"/>
    <w:rsid w:val="00663630"/>
    <w:rsid w:val="0068382C"/>
    <w:rsid w:val="006865EA"/>
    <w:rsid w:val="00686F94"/>
    <w:rsid w:val="00695A61"/>
    <w:rsid w:val="00696618"/>
    <w:rsid w:val="006A305F"/>
    <w:rsid w:val="006A488B"/>
    <w:rsid w:val="006A52B1"/>
    <w:rsid w:val="006B4B42"/>
    <w:rsid w:val="006C46F2"/>
    <w:rsid w:val="006C6168"/>
    <w:rsid w:val="006C63DC"/>
    <w:rsid w:val="006D63A3"/>
    <w:rsid w:val="006E0199"/>
    <w:rsid w:val="006E1AF4"/>
    <w:rsid w:val="006E2571"/>
    <w:rsid w:val="006E4FAC"/>
    <w:rsid w:val="006E7383"/>
    <w:rsid w:val="006F28BD"/>
    <w:rsid w:val="006F2A99"/>
    <w:rsid w:val="006F3089"/>
    <w:rsid w:val="006F53FF"/>
    <w:rsid w:val="00700D64"/>
    <w:rsid w:val="00701D33"/>
    <w:rsid w:val="00711FF8"/>
    <w:rsid w:val="007168E9"/>
    <w:rsid w:val="00727FB2"/>
    <w:rsid w:val="007355BC"/>
    <w:rsid w:val="00735D26"/>
    <w:rsid w:val="00740FBC"/>
    <w:rsid w:val="007471AB"/>
    <w:rsid w:val="0074765B"/>
    <w:rsid w:val="00755B0A"/>
    <w:rsid w:val="00755F0B"/>
    <w:rsid w:val="00767942"/>
    <w:rsid w:val="00770CD0"/>
    <w:rsid w:val="0077276A"/>
    <w:rsid w:val="00773084"/>
    <w:rsid w:val="00775C64"/>
    <w:rsid w:val="007806B1"/>
    <w:rsid w:val="0078085B"/>
    <w:rsid w:val="0078638F"/>
    <w:rsid w:val="00795E42"/>
    <w:rsid w:val="00797DC3"/>
    <w:rsid w:val="007A4B61"/>
    <w:rsid w:val="007B080B"/>
    <w:rsid w:val="007B2FD1"/>
    <w:rsid w:val="007B48DB"/>
    <w:rsid w:val="007C5DB3"/>
    <w:rsid w:val="007D30FD"/>
    <w:rsid w:val="007D58F9"/>
    <w:rsid w:val="007D5EEA"/>
    <w:rsid w:val="007D6EE1"/>
    <w:rsid w:val="007F0C81"/>
    <w:rsid w:val="007F6093"/>
    <w:rsid w:val="00813F87"/>
    <w:rsid w:val="0082695F"/>
    <w:rsid w:val="00827699"/>
    <w:rsid w:val="00835299"/>
    <w:rsid w:val="0083543B"/>
    <w:rsid w:val="008470E9"/>
    <w:rsid w:val="00855ABB"/>
    <w:rsid w:val="00866AA3"/>
    <w:rsid w:val="00872745"/>
    <w:rsid w:val="00872C80"/>
    <w:rsid w:val="008804E1"/>
    <w:rsid w:val="008864F3"/>
    <w:rsid w:val="008910B9"/>
    <w:rsid w:val="00892359"/>
    <w:rsid w:val="008B57BF"/>
    <w:rsid w:val="008B6E19"/>
    <w:rsid w:val="008C6447"/>
    <w:rsid w:val="008F46C5"/>
    <w:rsid w:val="00902382"/>
    <w:rsid w:val="00902580"/>
    <w:rsid w:val="00915C14"/>
    <w:rsid w:val="00920105"/>
    <w:rsid w:val="009204F4"/>
    <w:rsid w:val="00931058"/>
    <w:rsid w:val="0093314A"/>
    <w:rsid w:val="00935BCC"/>
    <w:rsid w:val="00941B58"/>
    <w:rsid w:val="009420F8"/>
    <w:rsid w:val="00944CF8"/>
    <w:rsid w:val="00945C78"/>
    <w:rsid w:val="00960A6B"/>
    <w:rsid w:val="00965D93"/>
    <w:rsid w:val="00970755"/>
    <w:rsid w:val="00971522"/>
    <w:rsid w:val="00981728"/>
    <w:rsid w:val="00985743"/>
    <w:rsid w:val="00992FCE"/>
    <w:rsid w:val="009A22CD"/>
    <w:rsid w:val="009A3A32"/>
    <w:rsid w:val="009A5171"/>
    <w:rsid w:val="009B29B4"/>
    <w:rsid w:val="009B62D9"/>
    <w:rsid w:val="009C7472"/>
    <w:rsid w:val="009D315F"/>
    <w:rsid w:val="009D4BA0"/>
    <w:rsid w:val="009F0C88"/>
    <w:rsid w:val="009F43A4"/>
    <w:rsid w:val="009F7B42"/>
    <w:rsid w:val="00A0443D"/>
    <w:rsid w:val="00A0566D"/>
    <w:rsid w:val="00A13995"/>
    <w:rsid w:val="00A17EB7"/>
    <w:rsid w:val="00A23813"/>
    <w:rsid w:val="00A24A4F"/>
    <w:rsid w:val="00A269AA"/>
    <w:rsid w:val="00A343E8"/>
    <w:rsid w:val="00A51C64"/>
    <w:rsid w:val="00A64CB3"/>
    <w:rsid w:val="00A701AE"/>
    <w:rsid w:val="00A72DA7"/>
    <w:rsid w:val="00A77CC2"/>
    <w:rsid w:val="00A82F91"/>
    <w:rsid w:val="00A84FB0"/>
    <w:rsid w:val="00A91304"/>
    <w:rsid w:val="00A958FB"/>
    <w:rsid w:val="00AA14FF"/>
    <w:rsid w:val="00AA2467"/>
    <w:rsid w:val="00AA28FA"/>
    <w:rsid w:val="00AB193B"/>
    <w:rsid w:val="00AB3D00"/>
    <w:rsid w:val="00AB6CA4"/>
    <w:rsid w:val="00AC6282"/>
    <w:rsid w:val="00AD05EB"/>
    <w:rsid w:val="00AD7082"/>
    <w:rsid w:val="00AE021A"/>
    <w:rsid w:val="00AE410A"/>
    <w:rsid w:val="00AE4978"/>
    <w:rsid w:val="00AF0408"/>
    <w:rsid w:val="00AF6E92"/>
    <w:rsid w:val="00B00726"/>
    <w:rsid w:val="00B02B69"/>
    <w:rsid w:val="00B07047"/>
    <w:rsid w:val="00B0729B"/>
    <w:rsid w:val="00B07527"/>
    <w:rsid w:val="00B1646E"/>
    <w:rsid w:val="00B248DF"/>
    <w:rsid w:val="00B30964"/>
    <w:rsid w:val="00B33160"/>
    <w:rsid w:val="00B372EE"/>
    <w:rsid w:val="00B53B52"/>
    <w:rsid w:val="00B66D6D"/>
    <w:rsid w:val="00B83AFB"/>
    <w:rsid w:val="00B919BA"/>
    <w:rsid w:val="00B9271F"/>
    <w:rsid w:val="00BB73A6"/>
    <w:rsid w:val="00BC4ED4"/>
    <w:rsid w:val="00BC5420"/>
    <w:rsid w:val="00BD4AFD"/>
    <w:rsid w:val="00BD752D"/>
    <w:rsid w:val="00BE26B0"/>
    <w:rsid w:val="00BF02FF"/>
    <w:rsid w:val="00BF33F8"/>
    <w:rsid w:val="00BF7794"/>
    <w:rsid w:val="00C225C7"/>
    <w:rsid w:val="00C26174"/>
    <w:rsid w:val="00C2691C"/>
    <w:rsid w:val="00C275BA"/>
    <w:rsid w:val="00C27799"/>
    <w:rsid w:val="00C306EB"/>
    <w:rsid w:val="00C346CB"/>
    <w:rsid w:val="00C34A43"/>
    <w:rsid w:val="00C41E20"/>
    <w:rsid w:val="00C45FFE"/>
    <w:rsid w:val="00C4694D"/>
    <w:rsid w:val="00C61757"/>
    <w:rsid w:val="00C62AAC"/>
    <w:rsid w:val="00C647B9"/>
    <w:rsid w:val="00C74FEE"/>
    <w:rsid w:val="00C82BF8"/>
    <w:rsid w:val="00C85591"/>
    <w:rsid w:val="00C91968"/>
    <w:rsid w:val="00CA1FB0"/>
    <w:rsid w:val="00CA5F2C"/>
    <w:rsid w:val="00CB029C"/>
    <w:rsid w:val="00CC116E"/>
    <w:rsid w:val="00CC2617"/>
    <w:rsid w:val="00CC5966"/>
    <w:rsid w:val="00CD3085"/>
    <w:rsid w:val="00CE6DDC"/>
    <w:rsid w:val="00CE78CE"/>
    <w:rsid w:val="00CE7BA8"/>
    <w:rsid w:val="00CF1507"/>
    <w:rsid w:val="00CF274E"/>
    <w:rsid w:val="00CF4F18"/>
    <w:rsid w:val="00D10F27"/>
    <w:rsid w:val="00D14A21"/>
    <w:rsid w:val="00D15E96"/>
    <w:rsid w:val="00D266E0"/>
    <w:rsid w:val="00D302FD"/>
    <w:rsid w:val="00D30E6D"/>
    <w:rsid w:val="00D402D1"/>
    <w:rsid w:val="00D457AD"/>
    <w:rsid w:val="00D5196C"/>
    <w:rsid w:val="00D7028D"/>
    <w:rsid w:val="00D71AF8"/>
    <w:rsid w:val="00D87111"/>
    <w:rsid w:val="00D9166A"/>
    <w:rsid w:val="00D91DE8"/>
    <w:rsid w:val="00D949DB"/>
    <w:rsid w:val="00D9715E"/>
    <w:rsid w:val="00DA002F"/>
    <w:rsid w:val="00DA7642"/>
    <w:rsid w:val="00DA7E1A"/>
    <w:rsid w:val="00DC0B4D"/>
    <w:rsid w:val="00DC54E9"/>
    <w:rsid w:val="00DC6702"/>
    <w:rsid w:val="00DD362A"/>
    <w:rsid w:val="00DD4E9A"/>
    <w:rsid w:val="00DD64F3"/>
    <w:rsid w:val="00DE3A3F"/>
    <w:rsid w:val="00DE417B"/>
    <w:rsid w:val="00DE7BD8"/>
    <w:rsid w:val="00DF6A65"/>
    <w:rsid w:val="00E0006C"/>
    <w:rsid w:val="00E03E7B"/>
    <w:rsid w:val="00E23B72"/>
    <w:rsid w:val="00E332F3"/>
    <w:rsid w:val="00E552EB"/>
    <w:rsid w:val="00E55B13"/>
    <w:rsid w:val="00E57571"/>
    <w:rsid w:val="00E60F36"/>
    <w:rsid w:val="00E62BF4"/>
    <w:rsid w:val="00E6497D"/>
    <w:rsid w:val="00E66AAE"/>
    <w:rsid w:val="00E66EF9"/>
    <w:rsid w:val="00E83BB1"/>
    <w:rsid w:val="00E86504"/>
    <w:rsid w:val="00E87B8E"/>
    <w:rsid w:val="00EA2961"/>
    <w:rsid w:val="00EA44F1"/>
    <w:rsid w:val="00EA5571"/>
    <w:rsid w:val="00EC6DC4"/>
    <w:rsid w:val="00EF149C"/>
    <w:rsid w:val="00F04D5D"/>
    <w:rsid w:val="00F072A7"/>
    <w:rsid w:val="00F07925"/>
    <w:rsid w:val="00F14107"/>
    <w:rsid w:val="00F17FF4"/>
    <w:rsid w:val="00F213B7"/>
    <w:rsid w:val="00F22528"/>
    <w:rsid w:val="00F23BE1"/>
    <w:rsid w:val="00F25CA8"/>
    <w:rsid w:val="00F26284"/>
    <w:rsid w:val="00F3342A"/>
    <w:rsid w:val="00F417F2"/>
    <w:rsid w:val="00F43DE3"/>
    <w:rsid w:val="00F45DA8"/>
    <w:rsid w:val="00F46C91"/>
    <w:rsid w:val="00F5675E"/>
    <w:rsid w:val="00F621E4"/>
    <w:rsid w:val="00F63A3D"/>
    <w:rsid w:val="00F74B5A"/>
    <w:rsid w:val="00F81535"/>
    <w:rsid w:val="00F82234"/>
    <w:rsid w:val="00F82664"/>
    <w:rsid w:val="00F86A57"/>
    <w:rsid w:val="00FB3AA7"/>
    <w:rsid w:val="00FB3B32"/>
    <w:rsid w:val="00FC53A9"/>
    <w:rsid w:val="00FD153F"/>
    <w:rsid w:val="00FD257B"/>
    <w:rsid w:val="00FD5CEA"/>
    <w:rsid w:val="00FD63E2"/>
    <w:rsid w:val="00FE092C"/>
    <w:rsid w:val="00FF0952"/>
    <w:rsid w:val="00FF2ABF"/>
    <w:rsid w:val="00FF6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B4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0704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34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3450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A958FB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971522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F213B7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2E644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5A53"/>
    <w:rPr>
      <w:lang w:eastAsia="en-US"/>
    </w:rPr>
  </w:style>
  <w:style w:type="character" w:styleId="PageNumber">
    <w:name w:val="page number"/>
    <w:basedOn w:val="DefaultParagraphFont"/>
    <w:uiPriority w:val="99"/>
    <w:rsid w:val="002E644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233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eo:56.272295,34.326810" TargetMode="External"/><Relationship Id="rId13" Type="http://schemas.openxmlformats.org/officeDocument/2006/relationships/hyperlink" Target="geo:56.272295,34.326810" TargetMode="External"/><Relationship Id="rId18" Type="http://schemas.openxmlformats.org/officeDocument/2006/relationships/hyperlink" Target="geo:56.272295,34.326810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geo:56.272295,34.326810" TargetMode="External"/><Relationship Id="rId12" Type="http://schemas.openxmlformats.org/officeDocument/2006/relationships/hyperlink" Target="geo:56.272295,34.326810" TargetMode="External"/><Relationship Id="rId17" Type="http://schemas.openxmlformats.org/officeDocument/2006/relationships/hyperlink" Target="geo:56.272295,34.326810" TargetMode="External"/><Relationship Id="rId2" Type="http://schemas.openxmlformats.org/officeDocument/2006/relationships/styles" Target="styles.xml"/><Relationship Id="rId16" Type="http://schemas.openxmlformats.org/officeDocument/2006/relationships/hyperlink" Target="geo:56.272295,34.326810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eo:56.272295,34.326810" TargetMode="External"/><Relationship Id="rId5" Type="http://schemas.openxmlformats.org/officeDocument/2006/relationships/footnotes" Target="footnotes.xml"/><Relationship Id="rId15" Type="http://schemas.openxmlformats.org/officeDocument/2006/relationships/hyperlink" Target="geo:56.272295,34.326810" TargetMode="External"/><Relationship Id="rId10" Type="http://schemas.openxmlformats.org/officeDocument/2006/relationships/hyperlink" Target="geo:56.272295,34.326810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eo:56.272295,34.326810" TargetMode="External"/><Relationship Id="rId14" Type="http://schemas.openxmlformats.org/officeDocument/2006/relationships/hyperlink" Target="geo:56.272295,34.32681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8</Pages>
  <Words>1975</Words>
  <Characters>11258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Burshe</dc:creator>
  <cp:keywords/>
  <dc:description/>
  <cp:lastModifiedBy>mahinistka</cp:lastModifiedBy>
  <cp:revision>43</cp:revision>
  <cp:lastPrinted>2019-12-17T09:23:00Z</cp:lastPrinted>
  <dcterms:created xsi:type="dcterms:W3CDTF">2020-05-29T07:32:00Z</dcterms:created>
  <dcterms:modified xsi:type="dcterms:W3CDTF">2020-06-08T12:51:00Z</dcterms:modified>
</cp:coreProperties>
</file>